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@1.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NH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4</w:t>
      </w:r>
      <w:r w:rsidRPr="00824C59">
        <w:rPr>
          <w:rFonts w:ascii="Palatino Linotype" w:hAnsi="Palatino Linotype"/>
          <w:sz w:val="28"/>
          <w:szCs w:val="28"/>
        </w:rPr>
        <w:t>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 ба кадом моддаи тарканда мансуб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Селитраи чили;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Селитра;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Аммиак;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Намаки калийдор;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Детонатор;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@2.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C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6</w:t>
      </w:r>
      <w:r w:rsidRPr="00824C59">
        <w:rPr>
          <w:rFonts w:ascii="Palatino Linotype" w:hAnsi="Palatino Linotype"/>
          <w:sz w:val="28"/>
          <w:szCs w:val="28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(NO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 CH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 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 ба кадом моддаи тарканда мансуб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Тол;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Гексоген;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Тетрил;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Аммонал;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Толуол;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@3.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C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8</w:t>
      </w:r>
      <w:r w:rsidRPr="00824C59">
        <w:rPr>
          <w:rFonts w:ascii="Palatino Linotype" w:hAnsi="Palatino Linotype"/>
          <w:sz w:val="28"/>
          <w:szCs w:val="28"/>
        </w:rPr>
        <w:t xml:space="preserve"> ба кадом гази моеъ мансуб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Бутан;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Пропан;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Метан;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Гексан;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Нонан;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@4.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Таркиш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Ҳодисаест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дигаргуншавии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тез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фавқулоддаи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таркиби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химиявию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механикии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вуҷуд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омада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ҳамроҳи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реаксия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гармӣ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газҳои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ҳосилшударо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хориҷ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карда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пароканда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Ҳодисаи тези реаксияҳои моддаҳои тарканда;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Реаксияи моддаҳои химиявӣ;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Ҳодисаҳои ниҳоят тези реаксияи моддаҳои химиявӣ, ки аз як ҳолат ба ҳолати дигар мегузаранд ва дар натиҷаи кори кинетикии худ миқдори зиёди энергияи потенсиалӣ хориҷ мекунанд;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Таркишест, ки дар натиҷаи дигаргуншавии ҳолати физикии моддаҳо ба вуҷуд меояд;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@5.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Таркишро аз рӯи характери ҷоришавии энергия ба чанд гурӯҳ ҷуддо мекунанд?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Химиявӣ, физикӣ ва ядроӣ;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Биологӣ, геологӣ, химиявӣ;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Реаксиявӣ, таркиши геобиологӣ, геохимикӣ ва геофизикӣ;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ядроӣ, геологӣ ва биологӣ;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физикӣ ва ядроӣ;</w:t>
      </w:r>
    </w:p>
    <w:p w:rsidR="004C0043" w:rsidRPr="00975AD6" w:rsidRDefault="004C0043" w:rsidP="00A37FE7">
      <w:pPr>
        <w:pStyle w:val="ListParagraph"/>
        <w:spacing w:after="0"/>
        <w:ind w:left="142" w:hanging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@6. </w:t>
      </w:r>
    </w:p>
    <w:p w:rsidR="004C0043" w:rsidRPr="00824C59" w:rsidRDefault="004C0043" w:rsidP="00A37FE7">
      <w:pPr>
        <w:pStyle w:val="ListParagraph"/>
        <w:spacing w:after="0"/>
        <w:ind w:left="142" w:hanging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Сурби нитрогенолуд-ро ки ва дар куҷо кашф кардааст?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Химикӣ англ.Э. Хоуард;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Химикӣ швед. Нобел Алфред;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Химикӣ Фарон. Жак де Каперник;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Химикӣ рус. Прохоров М. С;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Химикӣ полш. Мария Кюрӣ;</w:t>
      </w:r>
    </w:p>
    <w:p w:rsidR="004C0043" w:rsidRPr="00975AD6" w:rsidRDefault="004C0043" w:rsidP="00A37FE7">
      <w:pPr>
        <w:pStyle w:val="ListParagraph"/>
        <w:spacing w:after="0"/>
        <w:ind w:left="142" w:hanging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@7. </w:t>
      </w:r>
    </w:p>
    <w:p w:rsidR="004C0043" w:rsidRPr="00824C59" w:rsidRDefault="004C0043" w:rsidP="00A37FE7">
      <w:pPr>
        <w:pStyle w:val="ListParagraph"/>
        <w:spacing w:after="0"/>
        <w:ind w:left="142" w:hanging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Таснифӣ ҳолати агрегатии моддаҳои таркандаро нишон диҳед?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Сахт, моеъ, газ ва плазмагӣ;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Гранулитӣ, моеъ, сахт;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Рехташуда, грнулитӣ ва пластикӣ;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Хокаранг, прессшуда, гранули, рехташуда;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Пластикӣ, моеъ ва сахт;</w:t>
      </w:r>
    </w:p>
    <w:p w:rsidR="004C0043" w:rsidRPr="00975AD6" w:rsidRDefault="004C0043" w:rsidP="00A37FE7">
      <w:pPr>
        <w:pStyle w:val="ListParagraph"/>
        <w:spacing w:after="0"/>
        <w:ind w:left="142" w:hanging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@8. </w:t>
      </w:r>
    </w:p>
    <w:p w:rsidR="004C0043" w:rsidRPr="00975AD6" w:rsidRDefault="004C0043" w:rsidP="00A37FE7">
      <w:pPr>
        <w:pStyle w:val="ListParagraph"/>
        <w:spacing w:after="0"/>
        <w:ind w:left="142" w:hanging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рӯи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таркиби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саноатиро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гуна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тасниф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медиҳанд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Селитраи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аммиакӣ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маҳсулотҳои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нитрогентавлидкунанда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моеъҳои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эфирӣ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хлоратӣ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перхлоратӣ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борутӣ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Симобӣ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сурбӣ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нитрогенннӣ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борутӣ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селитраи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аммиак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Селитраи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аммиакӣ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перхлоратӣ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борутӣ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сакбонӣ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радиоактивӣ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D</w:t>
      </w:r>
      <w:r w:rsidRPr="00975AD6">
        <w:rPr>
          <w:rFonts w:ascii="Palatino Linotype" w:hAnsi="Palatino Linotype"/>
          <w:sz w:val="28"/>
          <w:szCs w:val="28"/>
        </w:rPr>
        <w:t xml:space="preserve">)  </w:t>
      </w:r>
      <w:r w:rsidRPr="00824C59">
        <w:rPr>
          <w:rFonts w:ascii="Palatino Linotype" w:hAnsi="Palatino Linotype"/>
          <w:sz w:val="28"/>
          <w:szCs w:val="28"/>
        </w:rPr>
        <w:t>Селитраи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аммиакӣ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намакӣ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ошӣ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порохӣ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эфирӣ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тротили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E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тротилӣ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борутӣ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толуолӣ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гидрогеннӣ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@9.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рӯи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характери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таъсир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муҳити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иҳотакардашуда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саноатро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тасниф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диҳед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Бризантнокии баланди детонатсионӣ дошта, ки ба муҳити иҳотакарда таъсири калони худро мерасонад;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баланд таркиш, миёна таркиш, паст таркиш;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баланд ҳарорат, миёна ҳарорат, паст ҳарорат;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баланд бризантнокӣ, миёна бризантнокӣ, паст бризантнокӣ;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Баланд детонатсионӣ, миёна детонатсионӣ, паст детонатсионӣ;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@10.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Парма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Олот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барои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кафонидани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ҷинси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ҳангоми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корҳои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геологӣ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Олоти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печ</w:t>
      </w:r>
      <w:r w:rsidRPr="00975AD6">
        <w:rPr>
          <w:rFonts w:ascii="Palatino Linotype" w:hAnsi="Palatino Linotype"/>
          <w:sz w:val="28"/>
          <w:szCs w:val="28"/>
        </w:rPr>
        <w:t>-</w:t>
      </w:r>
      <w:r w:rsidRPr="00824C59">
        <w:rPr>
          <w:rFonts w:ascii="Palatino Linotype" w:hAnsi="Palatino Linotype"/>
          <w:sz w:val="28"/>
          <w:szCs w:val="28"/>
        </w:rPr>
        <w:t>печони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оҳании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дарози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нӯкҳояш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нохунҳои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оҳанин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гузошта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шуда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Вали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дастгоҳҳои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пармагарӣ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барои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сӯрохкуни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ҳангоми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кофтукови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геологӣ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он дастгоҳест, ки тавассуташ вайронкори мекунем;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олоти печ-печон барои сӯрох кардан ё кофтани чоҳҳо ҳангоми таҳқиқоти геологӣ, нақбҳои кӯҳӣ ва ғ;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@11.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bCs/>
          <w:sz w:val="28"/>
          <w:szCs w:val="28"/>
        </w:rPr>
        <w:t>Аммиак чист</w:t>
      </w:r>
      <w:r>
        <w:rPr>
          <w:rFonts w:ascii="Palatino Linotype" w:hAnsi="Palatino Linotype"/>
          <w:bCs/>
          <w:sz w:val="28"/>
          <w:szCs w:val="28"/>
        </w:rPr>
        <w:t>?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bCs/>
          <w:sz w:val="28"/>
          <w:szCs w:val="28"/>
          <w:lang w:val="tt-RU"/>
        </w:rPr>
        <w:t>Моеъи шаффофӣ зуд даргирандаи тарканда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bCs/>
          <w:sz w:val="28"/>
          <w:szCs w:val="28"/>
          <w:lang w:val="tt-RU"/>
        </w:rPr>
        <w:t>Хокаи рангаш сафеди даргиранда оксигению нитрогении турш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$C) </w:t>
      </w:r>
      <w:r w:rsidRPr="00824C59">
        <w:rPr>
          <w:rFonts w:ascii="Palatino Linotype" w:hAnsi="Palatino Linotype"/>
          <w:bCs/>
          <w:sz w:val="28"/>
          <w:szCs w:val="28"/>
          <w:lang w:val="tt-RU"/>
        </w:rPr>
        <w:t>Ашёи минерали гидрогениию нитрогении рангаш сафеди дар хочагии халқ истифода шаванда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$D) </w:t>
      </w:r>
      <w:r w:rsidRPr="00824C59">
        <w:rPr>
          <w:rFonts w:ascii="Palatino Linotype" w:hAnsi="Palatino Linotype"/>
          <w:bCs/>
          <w:sz w:val="28"/>
          <w:szCs w:val="28"/>
          <w:lang w:val="tt-RU"/>
        </w:rPr>
        <w:t xml:space="preserve"> Моддаи тарканда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tt-RU"/>
        </w:rPr>
        <w:t>Гази беранги бадбӯй, ки аз омехтаи азоту гидроген ҳосил мешавад;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@12.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Ҳолати агрегатии нитрогликолро бо формулааш нишон диҳед?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>Моддаи таркандаи моеъи шаффофӣ сахт суръат формулаи химиявииаш С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2</w:t>
      </w:r>
      <w:r w:rsidRPr="00824C59">
        <w:rPr>
          <w:rFonts w:ascii="Palatino Linotype" w:hAnsi="Palatino Linotype"/>
          <w:sz w:val="28"/>
          <w:szCs w:val="28"/>
          <w:lang w:val="tt-RU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 xml:space="preserve">4 </w:t>
      </w:r>
      <w:r w:rsidRPr="00824C59">
        <w:rPr>
          <w:rFonts w:ascii="Palatino Linotype" w:hAnsi="Palatino Linotype"/>
          <w:sz w:val="28"/>
          <w:szCs w:val="28"/>
          <w:lang w:val="tt-RU"/>
        </w:rPr>
        <w:t>(NО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3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2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мебошад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>Моддаи таркандаи моеъи беранги шаффоф буда, формулаи химиявииаш С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2</w:t>
      </w:r>
      <w:r w:rsidRPr="00824C59">
        <w:rPr>
          <w:rFonts w:ascii="Palatino Linotype" w:hAnsi="Palatino Linotype"/>
          <w:sz w:val="28"/>
          <w:szCs w:val="28"/>
          <w:lang w:val="tt-RU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 xml:space="preserve">4 </w:t>
      </w:r>
      <w:r w:rsidRPr="00824C59">
        <w:rPr>
          <w:rFonts w:ascii="Palatino Linotype" w:hAnsi="Palatino Linotype"/>
          <w:sz w:val="28"/>
          <w:szCs w:val="28"/>
          <w:lang w:val="tt-RU"/>
        </w:rPr>
        <w:t>(NО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3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2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мебошад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t>Моддаи таркандаи суст таркиш, формулаи химиявииаш С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2</w:t>
      </w:r>
      <w:r w:rsidRPr="00824C59">
        <w:rPr>
          <w:rFonts w:ascii="Palatino Linotype" w:hAnsi="Palatino Linotype"/>
          <w:sz w:val="28"/>
          <w:szCs w:val="28"/>
          <w:lang w:val="tt-RU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 xml:space="preserve">4 </w:t>
      </w:r>
      <w:r w:rsidRPr="00824C59">
        <w:rPr>
          <w:rFonts w:ascii="Palatino Linotype" w:hAnsi="Palatino Linotype"/>
          <w:sz w:val="28"/>
          <w:szCs w:val="28"/>
          <w:lang w:val="tt-RU"/>
        </w:rPr>
        <w:t>(NО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3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2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мебошад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Моддаи сузандаи хатарнок, формулаи химиявииаш С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2</w:t>
      </w:r>
      <w:r w:rsidRPr="00824C59">
        <w:rPr>
          <w:rFonts w:ascii="Palatino Linotype" w:hAnsi="Palatino Linotype"/>
          <w:sz w:val="28"/>
          <w:szCs w:val="28"/>
          <w:lang w:val="tt-RU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 xml:space="preserve">4 </w:t>
      </w:r>
      <w:r w:rsidRPr="00824C59">
        <w:rPr>
          <w:rFonts w:ascii="Palatino Linotype" w:hAnsi="Palatino Linotype"/>
          <w:sz w:val="28"/>
          <w:szCs w:val="28"/>
          <w:lang w:val="tt-RU"/>
        </w:rPr>
        <w:t>(NО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3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2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мебошад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tt-RU"/>
        </w:rPr>
        <w:t>Моддаи таркандаи гранулитӣ, формулаи химиявииаш С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2</w:t>
      </w:r>
      <w:r w:rsidRPr="00824C59">
        <w:rPr>
          <w:rFonts w:ascii="Palatino Linotype" w:hAnsi="Palatino Linotype"/>
          <w:sz w:val="28"/>
          <w:szCs w:val="28"/>
          <w:lang w:val="tt-RU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 xml:space="preserve">4 </w:t>
      </w:r>
      <w:r w:rsidRPr="00824C59">
        <w:rPr>
          <w:rFonts w:ascii="Palatino Linotype" w:hAnsi="Palatino Linotype"/>
          <w:sz w:val="28"/>
          <w:szCs w:val="28"/>
          <w:lang w:val="tt-RU"/>
        </w:rPr>
        <w:t>(NО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3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2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мебошад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@13.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</w:rPr>
        <w:t>Мотоперфораторҳоро то чанд кг шуда метавонанд?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то </w:t>
      </w:r>
      <w:smartTag w:uri="urn:schemas-microsoft-com:office:smarttags" w:element="metricconverter">
        <w:smartTagPr>
          <w:attr w:name="ProductID" w:val="60 кг"/>
        </w:smartTagPr>
        <w:r w:rsidRPr="00824C59">
          <w:rPr>
            <w:rFonts w:ascii="Palatino Linotype" w:hAnsi="Palatino Linotype"/>
            <w:sz w:val="28"/>
            <w:szCs w:val="28"/>
            <w:lang w:val="tt-RU"/>
          </w:rPr>
          <w:t>60 кг</w:t>
        </w:r>
      </w:smartTag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>то 100кг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t>то 22кг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smartTag w:uri="urn:schemas-microsoft-com:office:smarttags" w:element="metricconverter">
        <w:smartTagPr>
          <w:attr w:name="ProductID" w:val="30 кг"/>
        </w:smartTagPr>
        <w:r w:rsidRPr="00824C59">
          <w:rPr>
            <w:rFonts w:ascii="Palatino Linotype" w:hAnsi="Palatino Linotype"/>
            <w:sz w:val="28"/>
            <w:szCs w:val="28"/>
          </w:rPr>
          <w:t>30 кг</w:t>
        </w:r>
      </w:smartTag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45кг;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@14.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</w:rPr>
        <w:t>Перфораторҳои калонкави то чан кг мешаванд</w:t>
      </w:r>
      <w:r>
        <w:rPr>
          <w:rFonts w:ascii="Palatino Linotype" w:hAnsi="Palatino Linotype"/>
          <w:sz w:val="28"/>
          <w:szCs w:val="28"/>
        </w:rPr>
        <w:t>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>зиёда аз 50кг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>аз 80 то 100кг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t>аз 33 то 60кг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150кг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tt-RU"/>
        </w:rPr>
        <w:t>то200кг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@15.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</w:rPr>
        <w:t>Перфораторҳои пневматикӣ то чанд кг вазн дорад?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аз 25то 50кг;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 xml:space="preserve">аз 50 то </w:t>
      </w:r>
      <w:smartTag w:uri="urn:schemas-microsoft-com:office:smarttags" w:element="metricconverter">
        <w:smartTagPr>
          <w:attr w:name="ProductID" w:val="60 кг"/>
        </w:smartTagPr>
        <w:r w:rsidRPr="00824C59">
          <w:rPr>
            <w:rFonts w:ascii="Palatino Linotype" w:hAnsi="Palatino Linotype"/>
            <w:sz w:val="28"/>
            <w:szCs w:val="28"/>
          </w:rPr>
          <w:t>60 кг</w:t>
        </w:r>
      </w:smartTag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аз 3 то20 кг;</w:t>
      </w:r>
    </w:p>
    <w:p w:rsidR="004C0043" w:rsidRPr="00920B6A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аз 25 то</w:t>
      </w:r>
      <w:r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 xml:space="preserve"> 35кг;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@16.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Бризантнокии нитроглитсерин-ро нишон диҳед?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975AD6"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>10мм</w:t>
      </w:r>
      <w:r w:rsidRPr="00975AD6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975AD6"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>15мм</w:t>
      </w:r>
      <w:r w:rsidRPr="00975AD6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975AD6">
        <w:rPr>
          <w:rFonts w:ascii="Palatino Linotype" w:hAnsi="Palatino Linotype"/>
          <w:sz w:val="28"/>
          <w:szCs w:val="28"/>
          <w:lang w:val="tt-RU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t>20мм</w:t>
      </w:r>
      <w:r w:rsidRPr="00975AD6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975AD6">
        <w:rPr>
          <w:rFonts w:ascii="Palatino Linotype" w:hAnsi="Palatino Linotype"/>
          <w:sz w:val="28"/>
          <w:szCs w:val="28"/>
          <w:lang w:val="tt-RU"/>
        </w:rPr>
        <w:t xml:space="preserve">$D)  25мм;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$E) </w:t>
      </w:r>
      <w:smartTag w:uri="urn:schemas-microsoft-com:office:smarttags" w:element="metricconverter">
        <w:smartTagPr>
          <w:attr w:name="ProductID" w:val="30 мм"/>
        </w:smartTagPr>
        <w:r w:rsidRPr="00975AD6">
          <w:rPr>
            <w:rFonts w:ascii="Palatino Linotype" w:hAnsi="Palatino Linotype"/>
            <w:sz w:val="28"/>
            <w:szCs w:val="28"/>
            <w:lang w:val="tt-RU"/>
          </w:rPr>
          <w:t>30</w:t>
        </w:r>
        <w:r w:rsidRPr="00824C59">
          <w:rPr>
            <w:rFonts w:ascii="Palatino Linotype" w:hAnsi="Palatino Linotype"/>
            <w:sz w:val="28"/>
            <w:szCs w:val="28"/>
            <w:lang w:val="tt-RU"/>
          </w:rPr>
          <w:t xml:space="preserve"> мм</w:t>
        </w:r>
      </w:smartTag>
      <w:r w:rsidRPr="00975AD6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4C0043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@17.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Суръати детонатсияи нитроглитсерин-ро нишон диҳед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>аз 1165 то 9150 м/с</w:t>
      </w:r>
      <w:r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>аз 1256 то 2545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t>аз 5465 то 2156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аз 2156 то 3548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tt-RU"/>
        </w:rPr>
        <w:t>аз 2465 то 5786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@18.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Барои сарф кардани миқдори моддаҳои тарканда дар як рахнак аз кадом формула истифода менамоянд?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begin"/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QUOTE </w:instrText>
      </w:r>
      <w:r w:rsidRPr="00E316AF">
        <w:rPr>
          <w:rFonts w:ascii="Palatino Linotype" w:hAnsi="Palatino Linotyp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30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3C2F4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/wsp:rsids&gt;&lt;/w:docPr&gt;&lt;w:body&gt;&lt;w:p wsp:rsidR=&quot;00000000&quot; wsp:rsidRDefault=&quot;003C2F4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q`=Q/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separate"/>
      </w:r>
      <w:r w:rsidRPr="00E316AF">
        <w:rPr>
          <w:rFonts w:ascii="Palatino Linotype" w:hAnsi="Palatino Linotype"/>
        </w:rPr>
        <w:pict>
          <v:shape id="_x0000_i1026" type="#_x0000_t75" style="width:36.6pt;height:30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3C2F4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/wsp:rsids&gt;&lt;/w:docPr&gt;&lt;w:body&gt;&lt;w:p wsp:rsidR=&quot;00000000&quot; wsp:rsidRDefault=&quot;003C2F4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q`=Q/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end"/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begin"/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27" type="#_x0000_t75" style="width:33pt;height:30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D03E74&quot;/&gt;&lt;wsp:rsid wsp:val=&quot;00E3344F&quot;/&gt;&lt;wsp:rsid wsp:val=&quot;00F165D7&quot;/&gt;&lt;/wsp:rsids&gt;&lt;/w:docPr&gt;&lt;w:body&gt;&lt;w:p wsp:rsidR=&quot;00000000&quot; wsp:rsidRDefault=&quot;00D03E7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q=Q/m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separate"/>
      </w:r>
      <w:r w:rsidRPr="00E316AF">
        <w:rPr>
          <w:rFonts w:ascii="Palatino Linotype" w:hAnsi="Palatino Linotype"/>
        </w:rPr>
        <w:pict>
          <v:shape id="_x0000_i1028" type="#_x0000_t75" style="width:33pt;height:30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D03E74&quot;/&gt;&lt;wsp:rsid wsp:val=&quot;00E3344F&quot;/&gt;&lt;wsp:rsid wsp:val=&quot;00F165D7&quot;/&gt;&lt;/wsp:rsids&gt;&lt;/w:docPr&gt;&lt;w:body&gt;&lt;w:p wsp:rsidR=&quot;00000000&quot; wsp:rsidRDefault=&quot;00D03E7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q=Q/m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end"/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begin"/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29" type="#_x0000_t75" style="width:33pt;height:27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953BCF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953BC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Q=q/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separate"/>
      </w:r>
      <w:r w:rsidRPr="00E316AF">
        <w:rPr>
          <w:rFonts w:ascii="Palatino Linotype" w:hAnsi="Palatino Linotype"/>
        </w:rPr>
        <w:pict>
          <v:shape id="_x0000_i1030" type="#_x0000_t75" style="width:33pt;height:27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953BCF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953BC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Q=q/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end"/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begin"/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31" type="#_x0000_t75" style="width:93pt;height:77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83050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83050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 q`=Q/r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separate"/>
      </w:r>
      <w:r w:rsidRPr="00E316AF">
        <w:rPr>
          <w:rFonts w:ascii="Palatino Linotype" w:hAnsi="Palatino Linotype"/>
        </w:rPr>
        <w:pict>
          <v:shape id="_x0000_i1032" type="#_x0000_t75" style="width:93pt;height:77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83050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830503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 q`=Q/r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end"/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begin"/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33" type="#_x0000_t75" style="width:31.2pt;height:27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322166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32216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d=q/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separate"/>
      </w:r>
      <w:r w:rsidRPr="00E316AF">
        <w:rPr>
          <w:rFonts w:ascii="Palatino Linotype" w:hAnsi="Palatino Linotype"/>
        </w:rPr>
        <w:pict>
          <v:shape id="_x0000_i1034" type="#_x0000_t75" style="width:31.2pt;height:27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322166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32216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d=q/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end"/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 xml:space="preserve">@19.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Аммонит № 6 ЖВ аз кадом моддаҳои химиявӣ таркиб ёфтааст?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79% селитраи аммоний, 21% тротил;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65% намаки оши ва 32% селитраи амиак;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13% тротил ва 31% селитраи амиак;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78% селитраи амиак ва 24% тротил;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41% селитраи амиак, ва 18% тротил;</w:t>
      </w:r>
    </w:p>
    <w:p w:rsidR="004C0043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@20.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Тротили прескардашударо барои чи истифода мебаранд?</w:t>
      </w:r>
    </w:p>
    <w:p w:rsidR="004C0043" w:rsidRPr="00824C59" w:rsidRDefault="004C0043" w:rsidP="00A37FE7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Тайёркунии порох;</w:t>
      </w:r>
    </w:p>
    <w:p w:rsidR="004C0043" w:rsidRPr="00824C59" w:rsidRDefault="004C0043" w:rsidP="00A37FE7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Тайёркунии патронҳо;</w:t>
      </w:r>
    </w:p>
    <w:p w:rsidR="004C0043" w:rsidRPr="00824C59" w:rsidRDefault="004C0043" w:rsidP="00A37FE7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Тайёркунии динамит;</w:t>
      </w:r>
    </w:p>
    <w:p w:rsidR="004C0043" w:rsidRPr="00824C59" w:rsidRDefault="004C0043" w:rsidP="00A37FE7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Тайёркунии аммоналм;</w:t>
      </w:r>
    </w:p>
    <w:p w:rsidR="004C0043" w:rsidRPr="00824C59" w:rsidRDefault="004C0043" w:rsidP="00A37FE7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Таёркунии селитраи амиак;</w:t>
      </w:r>
    </w:p>
    <w:p w:rsidR="004C0043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1.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Тротили прескардашударо барои чи истифода мебаранд?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Тайёркунии порох;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Тайёркунии патронҳо;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Тайёркунии динамит;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Тайёркунии аммоналм;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Таёркунии селитраи амиак;</w:t>
      </w:r>
    </w:p>
    <w:p w:rsidR="004C0043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2.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Дарозии сими ноқилҳои барқии ЭД-ро нишон диҳед?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975AD6">
        <w:rPr>
          <w:rFonts w:ascii="Palatino Linotype" w:hAnsi="Palatino Linotype"/>
          <w:sz w:val="28"/>
          <w:szCs w:val="28"/>
          <w:lang w:val="en-US"/>
        </w:rPr>
        <w:t>$A) 2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975AD6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975AD6">
        <w:rPr>
          <w:rFonts w:ascii="Palatino Linotype" w:hAnsi="Palatino Linotype"/>
          <w:sz w:val="28"/>
          <w:szCs w:val="28"/>
          <w:lang w:val="en-US"/>
        </w:rPr>
        <w:t>$B) 4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975AD6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975AD6">
        <w:rPr>
          <w:rFonts w:ascii="Palatino Linotype" w:hAnsi="Palatino Linotype"/>
          <w:sz w:val="28"/>
          <w:szCs w:val="28"/>
          <w:lang w:val="en-US"/>
        </w:rPr>
        <w:t>$C) 6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975AD6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975AD6">
        <w:rPr>
          <w:rFonts w:ascii="Palatino Linotype" w:hAnsi="Palatino Linotype"/>
          <w:sz w:val="28"/>
          <w:szCs w:val="28"/>
          <w:lang w:val="en-US"/>
        </w:rPr>
        <w:t>$D)  9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975AD6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975AD6">
        <w:rPr>
          <w:rFonts w:ascii="Palatino Linotype" w:hAnsi="Palatino Linotype"/>
          <w:sz w:val="28"/>
          <w:szCs w:val="28"/>
          <w:lang w:val="en-US"/>
        </w:rPr>
        <w:t>1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975AD6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20B6A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20B6A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2</w:t>
      </w:r>
      <w:r w:rsidRPr="00920B6A">
        <w:rPr>
          <w:rFonts w:ascii="Palatino Linotype" w:hAnsi="Palatino Linotype"/>
          <w:sz w:val="28"/>
          <w:szCs w:val="28"/>
        </w:rPr>
        <w:t xml:space="preserve">3.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Барои истеҳсоли бандакҳои детонаторӣ аз кадом моддаҳои химиявӣ истифода менамоянд?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Тэн, гексоген, парафин;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Нитроглитсерин, пахтаи калоиди, силитраи аммоний;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Тэн, нитрогликол, парафин;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Гексоген, пахтаи калоиди, сим;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Парафин, нитроглисерин, тэн;</w:t>
      </w:r>
    </w:p>
    <w:p w:rsidR="004C0043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4.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Суръати детонатсияи бандакҳои детонаторӣ ба чанд м/с баробар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7000м/с;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6000м/с;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4000м/с;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1000м/с;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2000м/с;</w:t>
      </w:r>
    </w:p>
    <w:p w:rsidR="004C0043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5.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Қутрӣ бандакҳои детонаториро нишон дихед?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4,8-5,8мм;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5,7-6,7мм;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9,8-6,9мм;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7,3-5,2мм;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2,9-4,6мм;</w:t>
      </w:r>
    </w:p>
    <w:p w:rsidR="004C0043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6.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eastAsia="zh-SG"/>
        </w:rPr>
      </w:pPr>
      <w:r w:rsidRPr="00824C59">
        <w:rPr>
          <w:rFonts w:ascii="Palatino Linotype" w:hAnsi="Palatino Linotype"/>
          <w:sz w:val="28"/>
          <w:szCs w:val="28"/>
          <w:lang w:eastAsia="zh-SG"/>
        </w:rPr>
        <w:t>Шиносномаи корҳои таркиши дар куҷо нигоҳ дошта мешавад?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eastAsia="zh-SG"/>
        </w:rPr>
        <w:t>Як нусха дар корхона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eastAsia="zh-SG"/>
        </w:rPr>
        <w:t>Як нусха дар корхона, ду нусха хадамоти ҳаво таъминкунӣ, се нусха назорати корҳои бехатарӣ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eastAsia="zh-SG"/>
        </w:rPr>
        <w:t>се нусха назорати корҳои бехатарӣ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ду нусха хадамоти ҳаво таъминкуни як нусха дар корхона, ду нусха хадамоти ҳаво таъминкуни, се нусха назорати корҳои бехатарӣ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eastAsia="zh-SG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eastAsia="zh-SG"/>
        </w:rPr>
        <w:t>Намедонам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7.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eastAsia="zh-SG"/>
        </w:rPr>
      </w:pPr>
      <w:r w:rsidRPr="00824C59">
        <w:rPr>
          <w:rFonts w:ascii="Palatino Linotype" w:hAnsi="Palatino Linotype"/>
          <w:sz w:val="28"/>
          <w:szCs w:val="28"/>
          <w:lang w:eastAsia="zh-SG"/>
        </w:rPr>
        <w:t>Патрони сурхи мушак чиро огоҳ мекунад?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eastAsia="zh-SG"/>
        </w:rPr>
        <w:t>Хомӯшӣ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eastAsia="zh-SG"/>
        </w:rPr>
        <w:t>Таркиши озод рух медиҳад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eastAsia="zh-SG"/>
        </w:rPr>
        <w:t>Диққат таркиш рух медиҳад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Озодӣ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eastAsia="zh-SG"/>
        </w:rPr>
        <w:t>Корҳои таркиши бехатар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8.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eastAsia="zh-SG"/>
        </w:rPr>
      </w:pPr>
      <w:r w:rsidRPr="00824C59">
        <w:rPr>
          <w:rFonts w:ascii="Palatino Linotype" w:hAnsi="Palatino Linotype"/>
          <w:sz w:val="28"/>
          <w:szCs w:val="28"/>
          <w:lang w:eastAsia="zh-SG"/>
        </w:rPr>
        <w:t>Ранги сабзи мушак чиро огоҳ мекунад?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eastAsia="zh-SG"/>
        </w:rPr>
        <w:t>Таркиш сар зад 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eastAsia="zh-SG"/>
        </w:rPr>
        <w:t>Корҳои таркиши анҷом ёфт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eastAsia="zh-SG"/>
        </w:rPr>
        <w:t>Таркиш идома дорад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Default="004C0043" w:rsidP="00A37FE7">
      <w:pPr>
        <w:spacing w:after="0"/>
        <w:rPr>
          <w:rFonts w:ascii="Palatino Linotype" w:hAnsi="Palatino Linotype"/>
          <w:sz w:val="28"/>
          <w:szCs w:val="28"/>
          <w:lang w:eastAsia="zh-SG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Таркиш хатар дорад</w:t>
      </w:r>
      <w:r w:rsidRPr="00824C59">
        <w:rPr>
          <w:rFonts w:ascii="Palatino Linotype" w:hAnsi="Palatino Linotype"/>
          <w:sz w:val="28"/>
          <w:szCs w:val="28"/>
        </w:rPr>
        <w:t>;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eastAsia="zh-SG"/>
        </w:rPr>
      </w:pPr>
      <w:r w:rsidRPr="00975AD6">
        <w:rPr>
          <w:rFonts w:ascii="Palatino Linotype" w:hAnsi="Palatino Linotype"/>
          <w:sz w:val="28"/>
          <w:szCs w:val="28"/>
          <w:lang w:eastAsia="zh-SG"/>
        </w:rPr>
        <w:t>$</w:t>
      </w:r>
      <w:r>
        <w:rPr>
          <w:rFonts w:ascii="Palatino Linotype" w:hAnsi="Palatino Linotype"/>
          <w:sz w:val="28"/>
          <w:szCs w:val="28"/>
          <w:lang w:val="en-GB" w:eastAsia="zh-SG"/>
        </w:rPr>
        <w:t>E</w:t>
      </w:r>
      <w:r w:rsidRPr="00975AD6">
        <w:rPr>
          <w:rFonts w:ascii="Palatino Linotype" w:hAnsi="Palatino Linotype"/>
          <w:sz w:val="28"/>
          <w:szCs w:val="28"/>
          <w:lang w:eastAsia="zh-SG"/>
        </w:rPr>
        <w:t xml:space="preserve">) </w:t>
      </w:r>
      <w:r w:rsidRPr="00824C59">
        <w:rPr>
          <w:rFonts w:ascii="Palatino Linotype" w:hAnsi="Palatino Linotype"/>
          <w:sz w:val="28"/>
          <w:szCs w:val="28"/>
          <w:lang w:eastAsia="zh-SG"/>
        </w:rPr>
        <w:t>Диққат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9.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eastAsia="zh-SG"/>
        </w:rPr>
      </w:pPr>
      <w:r w:rsidRPr="00824C59">
        <w:rPr>
          <w:rFonts w:ascii="Palatino Linotype" w:hAnsi="Palatino Linotype"/>
          <w:sz w:val="28"/>
          <w:szCs w:val="28"/>
          <w:lang w:eastAsia="zh-SG"/>
        </w:rPr>
        <w:t>Вазни префораторҳои телескопи, ки дар корҳои геологи истифода мешавад чанд кг аст?</w:t>
      </w:r>
    </w:p>
    <w:p w:rsidR="004C0043" w:rsidRPr="007B1823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7B1823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7B1823">
        <w:rPr>
          <w:rFonts w:ascii="Palatino Linotype" w:hAnsi="Palatino Linotype"/>
          <w:sz w:val="28"/>
          <w:szCs w:val="28"/>
          <w:lang w:val="en-US" w:eastAsia="zh-SG"/>
        </w:rPr>
        <w:t>65</w:t>
      </w:r>
      <w:r w:rsidRPr="00824C59">
        <w:rPr>
          <w:rFonts w:ascii="Palatino Linotype" w:hAnsi="Palatino Linotype"/>
          <w:sz w:val="28"/>
          <w:szCs w:val="28"/>
          <w:lang w:eastAsia="zh-SG"/>
        </w:rPr>
        <w:t>кг</w:t>
      </w:r>
      <w:r w:rsidRPr="007B1823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7B1823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7B1823">
        <w:rPr>
          <w:rFonts w:ascii="Palatino Linotype" w:hAnsi="Palatino Linotype"/>
          <w:sz w:val="28"/>
          <w:szCs w:val="28"/>
          <w:lang w:val="en-US"/>
        </w:rPr>
        <w:t xml:space="preserve">$B) </w:t>
      </w:r>
      <w:smartTag w:uri="urn:schemas-microsoft-com:office:smarttags" w:element="metricconverter">
        <w:smartTagPr>
          <w:attr w:name="ProductID" w:val="50 кг"/>
        </w:smartTagPr>
        <w:r w:rsidRPr="007B1823">
          <w:rPr>
            <w:rFonts w:ascii="Palatino Linotype" w:hAnsi="Palatino Linotype"/>
            <w:sz w:val="28"/>
            <w:szCs w:val="28"/>
            <w:lang w:val="en-US" w:eastAsia="zh-SG"/>
          </w:rPr>
          <w:t xml:space="preserve">50 </w:t>
        </w:r>
        <w:r w:rsidRPr="00824C59">
          <w:rPr>
            <w:rFonts w:ascii="Palatino Linotype" w:hAnsi="Palatino Linotype"/>
            <w:sz w:val="28"/>
            <w:szCs w:val="28"/>
            <w:lang w:eastAsia="zh-SG"/>
          </w:rPr>
          <w:t>кг</w:t>
        </w:r>
      </w:smartTag>
      <w:r w:rsidRPr="007B1823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7B1823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7B1823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7B1823">
        <w:rPr>
          <w:rFonts w:ascii="Palatino Linotype" w:hAnsi="Palatino Linotype"/>
          <w:sz w:val="28"/>
          <w:szCs w:val="28"/>
          <w:lang w:val="en-US" w:eastAsia="zh-SG"/>
        </w:rPr>
        <w:t>100</w:t>
      </w:r>
      <w:r w:rsidRPr="00824C59">
        <w:rPr>
          <w:rFonts w:ascii="Palatino Linotype" w:hAnsi="Palatino Linotype"/>
          <w:sz w:val="28"/>
          <w:szCs w:val="28"/>
          <w:lang w:eastAsia="zh-SG"/>
        </w:rPr>
        <w:t>кг</w:t>
      </w:r>
      <w:r w:rsidRPr="007B1823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7B1823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7B1823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7B1823">
        <w:rPr>
          <w:rFonts w:ascii="Palatino Linotype" w:hAnsi="Palatino Linotype"/>
          <w:sz w:val="28"/>
          <w:szCs w:val="28"/>
          <w:lang w:val="en-US" w:eastAsia="zh-SG"/>
        </w:rPr>
        <w:t xml:space="preserve"> 40</w:t>
      </w:r>
      <w:r w:rsidRPr="00824C59">
        <w:rPr>
          <w:rFonts w:ascii="Palatino Linotype" w:hAnsi="Palatino Linotype"/>
          <w:sz w:val="28"/>
          <w:szCs w:val="28"/>
          <w:lang w:eastAsia="zh-SG"/>
        </w:rPr>
        <w:t>кг</w:t>
      </w:r>
      <w:r w:rsidRPr="007B1823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eastAsia="zh-SG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eastAsia="zh-SG"/>
        </w:rPr>
        <w:t>30кг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0.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eastAsia="zh-SG"/>
        </w:rPr>
      </w:pPr>
      <w:r w:rsidRPr="00824C59">
        <w:rPr>
          <w:rFonts w:ascii="Palatino Linotype" w:hAnsi="Palatino Linotype"/>
          <w:sz w:val="28"/>
          <w:szCs w:val="28"/>
          <w:lang w:eastAsia="zh-SG"/>
        </w:rPr>
        <w:t>Лазер манбаъӣ кадом нурҳо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eastAsia="zh-SG"/>
        </w:rPr>
        <w:t>радиоактивӣ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eastAsia="zh-SG"/>
        </w:rPr>
        <w:t>Радиоактивӣ, квантӣ, нурҳои пурқувати электромагнити инфросурх ултабунафш ва ғ;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eastAsia="zh-SG"/>
        </w:rPr>
        <w:t>Квантии оптикӣм;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нурҳои магнитӣ, рентгеннӣ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eastAsia="zh-SG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eastAsia="zh-SG"/>
        </w:rPr>
        <w:t>Рентгеннӣ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1.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Коэфитсиенти истифодабарии рахнакҳоро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0,6</w:t>
      </w:r>
      <w:r w:rsidRPr="00824C59">
        <w:rPr>
          <w:rFonts w:ascii="Palatino Linotype" w:hAnsi="Palatino Linotype"/>
          <w:sz w:val="28"/>
          <w:szCs w:val="28"/>
        </w:rPr>
        <w:fldChar w:fldCharType="begin"/>
      </w:r>
      <w:r w:rsidRPr="00824C59">
        <w:rPr>
          <w:rFonts w:ascii="Palatino Linotype" w:hAnsi="Palatino Linotype"/>
          <w:sz w:val="28"/>
          <w:szCs w:val="28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35" type="#_x0000_t75" style="width:28.8pt;height:12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A8304E&quot;/&gt;&lt;wsp:rsid wsp:val=&quot;00E3344F&quot;/&gt;&lt;wsp:rsid wsp:val=&quot;00F165D7&quot;/&gt;&lt;/wsp:rsids&gt;&lt;/w:docPr&gt;&lt;w:body&gt;&lt;w:p wsp:rsidR=&quot;00000000&quot; wsp:rsidRDefault=&quot;00A8304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-0,4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</w:rPr>
        <w:fldChar w:fldCharType="separate"/>
      </w:r>
      <w:r w:rsidRPr="00E316AF">
        <w:rPr>
          <w:rFonts w:ascii="Palatino Linotype" w:hAnsi="Palatino Linotype"/>
        </w:rPr>
        <w:pict>
          <v:shape id="_x0000_i1036" type="#_x0000_t75" style="width:28.8pt;height:12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A8304E&quot;/&gt;&lt;wsp:rsid wsp:val=&quot;00E3344F&quot;/&gt;&lt;wsp:rsid wsp:val=&quot;00F165D7&quot;/&gt;&lt;/wsp:rsids&gt;&lt;/w:docPr&gt;&lt;w:body&gt;&lt;w:p wsp:rsidR=&quot;00000000&quot; wsp:rsidRDefault=&quot;00A8304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-0,4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</w:rPr>
        <w:fldChar w:fldCharType="end"/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0,3</w:t>
      </w:r>
      <w:r w:rsidRPr="00824C59">
        <w:rPr>
          <w:rFonts w:ascii="Palatino Linotype" w:hAnsi="Palatino Linotype"/>
          <w:sz w:val="28"/>
          <w:szCs w:val="28"/>
        </w:rPr>
        <w:fldChar w:fldCharType="begin"/>
      </w:r>
      <w:r w:rsidRPr="00824C59">
        <w:rPr>
          <w:rFonts w:ascii="Palatino Linotype" w:hAnsi="Palatino Linotype"/>
          <w:sz w:val="28"/>
          <w:szCs w:val="28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37" type="#_x0000_t75" style="width:28.8pt;height:12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032A18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032A1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-0,5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</w:rPr>
        <w:fldChar w:fldCharType="separate"/>
      </w:r>
      <w:r w:rsidRPr="00E316AF">
        <w:rPr>
          <w:rFonts w:ascii="Palatino Linotype" w:hAnsi="Palatino Linotype"/>
        </w:rPr>
        <w:pict>
          <v:shape id="_x0000_i1038" type="#_x0000_t75" style="width:28.8pt;height:12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032A18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032A18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-0,5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</w:rPr>
        <w:fldChar w:fldCharType="end"/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0,85</w:t>
      </w:r>
      <w:r w:rsidRPr="00824C59">
        <w:rPr>
          <w:rFonts w:ascii="Palatino Linotype" w:hAnsi="Palatino Linotype"/>
          <w:sz w:val="28"/>
          <w:szCs w:val="28"/>
        </w:rPr>
        <w:fldChar w:fldCharType="begin"/>
      </w:r>
      <w:r w:rsidRPr="00824C59">
        <w:rPr>
          <w:rFonts w:ascii="Palatino Linotype" w:hAnsi="Palatino Linotype"/>
          <w:sz w:val="28"/>
          <w:szCs w:val="28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39" type="#_x0000_t75" style="width:33.6pt;height:12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E4189A&quot;/&gt;&lt;wsp:rsid wsp:val=&quot;00F165D7&quot;/&gt;&lt;/wsp:rsids&gt;&lt;/w:docPr&gt;&lt;w:body&gt;&lt;w:p wsp:rsidR=&quot;00000000&quot; wsp:rsidRDefault=&quot;00E4189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-0,9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</w:rPr>
        <w:fldChar w:fldCharType="separate"/>
      </w:r>
      <w:r w:rsidRPr="00E316AF">
        <w:rPr>
          <w:rFonts w:ascii="Palatino Linotype" w:hAnsi="Palatino Linotype"/>
        </w:rPr>
        <w:pict>
          <v:shape id="_x0000_i1040" type="#_x0000_t75" style="width:33.6pt;height:12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E4189A&quot;/&gt;&lt;wsp:rsid wsp:val=&quot;00F165D7&quot;/&gt;&lt;/wsp:rsids&gt;&lt;/w:docPr&gt;&lt;w:body&gt;&lt;w:p wsp:rsidR=&quot;00000000&quot; wsp:rsidRDefault=&quot;00E4189A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-0,9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</w:rPr>
        <w:fldChar w:fldCharType="end"/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fldChar w:fldCharType="begin"/>
      </w:r>
      <w:r w:rsidRPr="00824C59">
        <w:rPr>
          <w:rFonts w:ascii="Palatino Linotype" w:hAnsi="Palatino Linotype"/>
          <w:sz w:val="28"/>
          <w:szCs w:val="28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41" type="#_x0000_t75" style="width:45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wsp:rsid wsp:val=&quot;00F50FA2&quot;/&gt;&lt;/wsp:rsids&gt;&lt;/w:docPr&gt;&lt;w:body&gt;&lt;w:p wsp:rsidR=&quot;00000000&quot; wsp:rsidRDefault=&quot;00F50FA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1.4-8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</w:rPr>
        <w:fldChar w:fldCharType="separate"/>
      </w:r>
      <w:r w:rsidRPr="00E316AF">
        <w:rPr>
          <w:rFonts w:ascii="Palatino Linotype" w:hAnsi="Palatino Linotype"/>
        </w:rPr>
        <w:pict>
          <v:shape id="_x0000_i1042" type="#_x0000_t75" style="width:45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wsp:rsid wsp:val=&quot;00F50FA2&quot;/&gt;&lt;/wsp:rsids&gt;&lt;/w:docPr&gt;&lt;w:body&gt;&lt;w:p wsp:rsidR=&quot;00000000&quot; wsp:rsidRDefault=&quot;00F50FA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1.4-8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</w:rPr>
        <w:fldChar w:fldCharType="end"/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fldChar w:fldCharType="begin"/>
      </w:r>
      <w:r w:rsidRPr="00824C59">
        <w:rPr>
          <w:rFonts w:ascii="Palatino Linotype" w:hAnsi="Palatino Linotype"/>
          <w:sz w:val="28"/>
          <w:szCs w:val="28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43" type="#_x0000_t75" style="width:22.8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060C02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060C0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1,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</w:rPr>
        <w:fldChar w:fldCharType="separate"/>
      </w:r>
      <w:r w:rsidRPr="00E316AF">
        <w:rPr>
          <w:rFonts w:ascii="Palatino Linotype" w:hAnsi="Palatino Linotype"/>
        </w:rPr>
        <w:pict>
          <v:shape id="_x0000_i1044" type="#_x0000_t75" style="width:22.8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060C02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060C0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1,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</w:rPr>
        <w:fldChar w:fldCharType="end"/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2.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Формулаи муайян намудани ҳарорати таркишро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de-DE"/>
        </w:rPr>
        <w:t>Cv=C</w:t>
      </w:r>
      <w:r w:rsidRPr="00824C59">
        <w:rPr>
          <w:rFonts w:ascii="Palatino Linotype" w:hAnsi="Palatino Linotype"/>
          <w:sz w:val="28"/>
          <w:szCs w:val="28"/>
          <w:vertAlign w:val="superscript"/>
          <w:lang w:val="de-DE"/>
        </w:rPr>
        <w:t>1</w:t>
      </w:r>
      <w:r w:rsidRPr="00824C59">
        <w:rPr>
          <w:rFonts w:ascii="Palatino Linotype" w:hAnsi="Palatino Linotype"/>
          <w:sz w:val="28"/>
          <w:szCs w:val="28"/>
          <w:lang w:val="de-DE"/>
        </w:rPr>
        <w:t>+t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de-DE"/>
        </w:rPr>
        <w:t>C=C</w:t>
      </w:r>
      <w:r w:rsidRPr="00824C59">
        <w:rPr>
          <w:rFonts w:ascii="Palatino Linotype" w:hAnsi="Palatino Linotype"/>
          <w:sz w:val="28"/>
          <w:szCs w:val="28"/>
          <w:vertAlign w:val="subscript"/>
          <w:lang w:val="tt-RU"/>
        </w:rPr>
        <w:t>пр</w:t>
      </w:r>
      <w:r w:rsidRPr="00824C59">
        <w:rPr>
          <w:rFonts w:ascii="Palatino Linotype" w:hAnsi="Palatino Linotype"/>
          <w:sz w:val="28"/>
          <w:szCs w:val="28"/>
          <w:lang w:val="de-DE"/>
        </w:rPr>
        <w:t>+t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de-DE"/>
        </w:rPr>
        <w:t>Cw=Cw</w:t>
      </w:r>
      <w:r w:rsidRPr="00824C59">
        <w:rPr>
          <w:rFonts w:ascii="Palatino Linotype" w:hAnsi="Palatino Linotype"/>
          <w:sz w:val="28"/>
          <w:szCs w:val="28"/>
          <w:vertAlign w:val="superscript"/>
          <w:lang w:val="de-DE"/>
        </w:rPr>
        <w:t>1</w:t>
      </w:r>
      <w:r w:rsidRPr="00824C59">
        <w:rPr>
          <w:rFonts w:ascii="Palatino Linotype" w:hAnsi="Palatino Linotype"/>
          <w:sz w:val="28"/>
          <w:szCs w:val="28"/>
          <w:lang w:val="de-DE"/>
        </w:rPr>
        <w:t>+t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de-DE"/>
        </w:rPr>
        <w:t xml:space="preserve"> Cv=C</w:t>
      </w:r>
      <w:r w:rsidRPr="00824C59">
        <w:rPr>
          <w:rFonts w:ascii="Palatino Linotype" w:hAnsi="Palatino Linotype"/>
          <w:sz w:val="28"/>
          <w:szCs w:val="28"/>
          <w:vertAlign w:val="superscript"/>
          <w:lang w:val="de-DE"/>
        </w:rPr>
        <w:t>1</w:t>
      </w:r>
      <w:r w:rsidRPr="00824C59">
        <w:rPr>
          <w:rFonts w:ascii="Palatino Linotype" w:hAnsi="Palatino Linotype"/>
          <w:sz w:val="28"/>
          <w:szCs w:val="28"/>
          <w:lang w:val="de-DE"/>
        </w:rPr>
        <w:t>+r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de-DE"/>
        </w:rPr>
        <w:t>Cz=C</w:t>
      </w:r>
      <w:r w:rsidRPr="00824C59">
        <w:rPr>
          <w:rFonts w:ascii="Palatino Linotype" w:hAnsi="Palatino Linotype"/>
          <w:sz w:val="28"/>
          <w:szCs w:val="28"/>
          <w:vertAlign w:val="superscript"/>
          <w:lang w:val="de-DE"/>
        </w:rPr>
        <w:t>1</w:t>
      </w:r>
      <w:r w:rsidRPr="00824C59">
        <w:rPr>
          <w:rFonts w:ascii="Palatino Linotype" w:hAnsi="Palatino Linotype"/>
          <w:sz w:val="28"/>
          <w:szCs w:val="28"/>
          <w:lang w:val="de-DE"/>
        </w:rPr>
        <w:t>+h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 xml:space="preserve">@33.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Миқдори умумии моддаҳои тарканда бо кадом формула муайян карда мешавад?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>Q=*</w: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begin"/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45" type="#_x0000_t75" style="width:10.2pt;height:11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2386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5A238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Й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separate"/>
      </w:r>
      <w:r w:rsidRPr="00E316AF">
        <w:rPr>
          <w:rFonts w:ascii="Palatino Linotype" w:hAnsi="Palatino Linotype"/>
        </w:rPr>
        <w:pict>
          <v:shape id="_x0000_i1046" type="#_x0000_t75" style="width:10.2pt;height:11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2386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5A238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Й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end"/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>Q=*</w: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begin"/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47" type="#_x0000_t75" style="width:10.2pt;height:11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wsp:rsid wsp:val=&quot;00F53B7F&quot;/&gt;&lt;/wsp:rsids&gt;&lt;/w:docPr&gt;&lt;w:body&gt;&lt;w:p wsp:rsidR=&quot;00000000&quot; wsp:rsidRDefault=&quot;00F53B7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Й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separate"/>
      </w:r>
      <w:r w:rsidRPr="00E316AF">
        <w:rPr>
          <w:rFonts w:ascii="Palatino Linotype" w:hAnsi="Palatino Linotype"/>
        </w:rPr>
        <w:pict>
          <v:shape id="_x0000_i1048" type="#_x0000_t75" style="width:10.2pt;height:11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wsp:rsid wsp:val=&quot;00F53B7F&quot;/&gt;&lt;/wsp:rsids&gt;&lt;/w:docPr&gt;&lt;w:body&gt;&lt;w:p wsp:rsidR=&quot;00000000&quot; wsp:rsidRDefault=&quot;00F53B7F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Й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end"/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975AD6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en-US"/>
        </w:rPr>
        <w:t>Q</w:t>
      </w:r>
      <w:r w:rsidRPr="00975AD6">
        <w:rPr>
          <w:rFonts w:ascii="Palatino Linotype" w:hAnsi="Palatino Linotype"/>
          <w:sz w:val="28"/>
          <w:szCs w:val="28"/>
          <w:lang w:val="en-US"/>
        </w:rPr>
        <w:t>=*</w:t>
      </w:r>
      <w:r w:rsidRPr="00824C59">
        <w:rPr>
          <w:rFonts w:ascii="Palatino Linotype" w:hAnsi="Palatino Linotype"/>
          <w:sz w:val="28"/>
          <w:szCs w:val="28"/>
          <w:lang w:val="en-US"/>
        </w:rPr>
        <w:t>Z</w:t>
      </w:r>
      <w:r w:rsidRPr="00975AD6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975AD6">
        <w:rPr>
          <w:rFonts w:ascii="Palatino Linotype" w:hAnsi="Palatino Linotype"/>
          <w:sz w:val="28"/>
          <w:szCs w:val="28"/>
          <w:lang w:val="en-US"/>
        </w:rPr>
        <w:t xml:space="preserve">$D)  </w:t>
      </w:r>
      <w:r w:rsidRPr="00824C59">
        <w:rPr>
          <w:rFonts w:ascii="Palatino Linotype" w:hAnsi="Palatino Linotype"/>
          <w:sz w:val="28"/>
          <w:szCs w:val="28"/>
          <w:lang w:val="en-US"/>
        </w:rPr>
        <w:t>Q</w:t>
      </w:r>
      <w:r w:rsidRPr="00975AD6">
        <w:rPr>
          <w:rFonts w:ascii="Palatino Linotype" w:hAnsi="Palatino Linotype"/>
          <w:sz w:val="28"/>
          <w:szCs w:val="28"/>
          <w:lang w:val="en-US"/>
        </w:rPr>
        <w:t>=*</w:t>
      </w:r>
      <w:r w:rsidRPr="00975AD6">
        <w:rPr>
          <w:rFonts w:ascii="Palatino Linotype" w:hAnsi="Palatino Linotype"/>
          <w:sz w:val="28"/>
          <w:szCs w:val="28"/>
          <w:lang w:val="en-US"/>
        </w:rPr>
        <w:fldChar w:fldCharType="begin"/>
      </w:r>
      <w:r w:rsidRPr="00975AD6">
        <w:rPr>
          <w:rFonts w:ascii="Palatino Linotype" w:hAnsi="Palatino Linotype"/>
          <w:sz w:val="28"/>
          <w:szCs w:val="28"/>
          <w:lang w:val="en-US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49" type="#_x0000_t75" style="width:13.8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C065A5&quot;/&gt;&lt;wsp:rsid wsp:val=&quot;00E3344F&quot;/&gt;&lt;wsp:rsid wsp:val=&quot;00F165D7&quot;/&gt;&lt;/wsp:rsids&gt;&lt;/w:docPr&gt;&lt;w:body&gt;&lt;w:p wsp:rsidR=&quot;00000000&quot; wsp:rsidRDefault=&quot;00C065A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975AD6">
        <w:rPr>
          <w:rFonts w:ascii="Palatino Linotype" w:hAnsi="Palatino Linotype"/>
          <w:sz w:val="28"/>
          <w:szCs w:val="28"/>
          <w:lang w:val="en-US"/>
        </w:rPr>
        <w:instrText xml:space="preserve"> </w:instrText>
      </w:r>
      <w:r w:rsidRPr="00975AD6">
        <w:rPr>
          <w:rFonts w:ascii="Palatino Linotype" w:hAnsi="Palatino Linotype"/>
          <w:sz w:val="28"/>
          <w:szCs w:val="28"/>
          <w:lang w:val="en-US"/>
        </w:rPr>
        <w:fldChar w:fldCharType="separate"/>
      </w:r>
      <w:r w:rsidRPr="00E316AF">
        <w:rPr>
          <w:rFonts w:ascii="Palatino Linotype" w:hAnsi="Palatino Linotype"/>
        </w:rPr>
        <w:pict>
          <v:shape id="_x0000_i1050" type="#_x0000_t75" style="width:13.8pt;height:16.2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C065A5&quot;/&gt;&lt;wsp:rsid wsp:val=&quot;00E3344F&quot;/&gt;&lt;wsp:rsid wsp:val=&quot;00F165D7&quot;/&gt;&lt;/wsp:rsids&gt;&lt;/w:docPr&gt;&lt;w:body&gt;&lt;w:p wsp:rsidR=&quot;00000000&quot; wsp:rsidRDefault=&quot;00C065A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X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975AD6">
        <w:rPr>
          <w:rFonts w:ascii="Palatino Linotype" w:hAnsi="Palatino Linotype"/>
          <w:sz w:val="28"/>
          <w:szCs w:val="28"/>
          <w:lang w:val="en-US"/>
        </w:rPr>
        <w:fldChar w:fldCharType="end"/>
      </w:r>
      <w:r w:rsidRPr="00975AD6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i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en-US"/>
        </w:rPr>
        <w:t>Q</w:t>
      </w:r>
      <w:r w:rsidRPr="00975AD6">
        <w:rPr>
          <w:rFonts w:ascii="Palatino Linotype" w:hAnsi="Palatino Linotype"/>
          <w:sz w:val="28"/>
          <w:szCs w:val="28"/>
          <w:lang w:val="en-US"/>
        </w:rPr>
        <w:t>=*</w:t>
      </w:r>
      <w:r w:rsidRPr="00975AD6">
        <w:rPr>
          <w:rFonts w:ascii="Palatino Linotype" w:hAnsi="Palatino Linotype"/>
          <w:sz w:val="28"/>
          <w:szCs w:val="28"/>
          <w:lang w:val="en-US"/>
        </w:rPr>
        <w:fldChar w:fldCharType="begin"/>
      </w:r>
      <w:r w:rsidRPr="00975AD6">
        <w:rPr>
          <w:rFonts w:ascii="Palatino Linotype" w:hAnsi="Palatino Linotype"/>
          <w:sz w:val="28"/>
          <w:szCs w:val="28"/>
          <w:lang w:val="en-US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51" type="#_x0000_t75" style="width:10.2pt;height:11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69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5B0A69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Й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975AD6">
        <w:rPr>
          <w:rFonts w:ascii="Palatino Linotype" w:hAnsi="Palatino Linotype"/>
          <w:sz w:val="28"/>
          <w:szCs w:val="28"/>
          <w:lang w:val="en-US"/>
        </w:rPr>
        <w:instrText xml:space="preserve"> </w:instrText>
      </w:r>
      <w:r w:rsidRPr="00975AD6">
        <w:rPr>
          <w:rFonts w:ascii="Palatino Linotype" w:hAnsi="Palatino Linotype"/>
          <w:sz w:val="28"/>
          <w:szCs w:val="28"/>
          <w:lang w:val="en-US"/>
        </w:rPr>
        <w:fldChar w:fldCharType="separate"/>
      </w:r>
      <w:r w:rsidRPr="00E316AF">
        <w:rPr>
          <w:rFonts w:ascii="Palatino Linotype" w:hAnsi="Palatino Linotype"/>
        </w:rPr>
        <w:pict>
          <v:shape id="_x0000_i1052" type="#_x0000_t75" style="width:10.2pt;height:11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69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5B0A69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Йі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975AD6">
        <w:rPr>
          <w:rFonts w:ascii="Palatino Linotype" w:hAnsi="Palatino Linotype"/>
          <w:sz w:val="28"/>
          <w:szCs w:val="28"/>
          <w:lang w:val="en-US"/>
        </w:rPr>
        <w:fldChar w:fldCharType="end"/>
      </w:r>
      <w:r w:rsidRPr="00975AD6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4.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Нитроглитсерин чи гуна моддаи тарканда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Моддаи таркандаи моеи равғании рангаш сурх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Моддаи таркандаи моеи равғании рангаш зард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Моддаи таркандаи моеи равғании рангаш кабуд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Моддаи таркандаи моеи равғании беранг мебошад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Моддаи таркандаи моеи равғании рангаш сиёҳ мебошад;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5.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Бризантнокии нитроглитсерин-ро нишон диҳед?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975AD6"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>10мм</w:t>
      </w:r>
      <w:r w:rsidRPr="00975AD6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975AD6"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>15мм</w:t>
      </w:r>
      <w:r w:rsidRPr="00975AD6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975AD6">
        <w:rPr>
          <w:rFonts w:ascii="Palatino Linotype" w:hAnsi="Palatino Linotype"/>
          <w:sz w:val="28"/>
          <w:szCs w:val="28"/>
          <w:lang w:val="tt-RU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t>20мм</w:t>
      </w:r>
      <w:r w:rsidRPr="00975AD6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975AD6">
        <w:rPr>
          <w:rFonts w:ascii="Palatino Linotype" w:hAnsi="Palatino Linotype"/>
          <w:sz w:val="28"/>
          <w:szCs w:val="28"/>
          <w:lang w:val="tt-RU"/>
        </w:rPr>
        <w:t xml:space="preserve">$D)  25мм;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$E) </w:t>
      </w:r>
      <w:smartTag w:uri="urn:schemas-microsoft-com:office:smarttags" w:element="metricconverter">
        <w:smartTagPr>
          <w:attr w:name="ProductID" w:val="30 мм"/>
        </w:smartTagPr>
        <w:r w:rsidRPr="00975AD6">
          <w:rPr>
            <w:rFonts w:ascii="Palatino Linotype" w:hAnsi="Palatino Linotype"/>
            <w:sz w:val="28"/>
            <w:szCs w:val="28"/>
            <w:lang w:val="tt-RU"/>
          </w:rPr>
          <w:t>30</w:t>
        </w:r>
        <w:r w:rsidRPr="00824C59">
          <w:rPr>
            <w:rFonts w:ascii="Palatino Linotype" w:hAnsi="Palatino Linotype"/>
            <w:sz w:val="28"/>
            <w:szCs w:val="28"/>
            <w:lang w:val="tt-RU"/>
          </w:rPr>
          <w:t xml:space="preserve"> мм</w:t>
        </w:r>
      </w:smartTag>
      <w:r w:rsidRPr="00975AD6">
        <w:rPr>
          <w:rFonts w:ascii="Palatino Linotype" w:hAnsi="Palatino Linotype"/>
          <w:sz w:val="28"/>
          <w:szCs w:val="28"/>
          <w:lang w:val="tt-RU"/>
        </w:rPr>
        <w:t>;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4C0043" w:rsidRPr="00975AD6" w:rsidRDefault="004C0043" w:rsidP="00A37FE7">
      <w:pPr>
        <w:pStyle w:val="ListParagraph"/>
        <w:spacing w:after="0"/>
        <w:ind w:left="142" w:hanging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6. </w:t>
      </w:r>
    </w:p>
    <w:p w:rsidR="004C0043" w:rsidRPr="00824C59" w:rsidRDefault="004C0043" w:rsidP="00A37FE7">
      <w:pPr>
        <w:pStyle w:val="ListParagraph"/>
        <w:spacing w:after="0"/>
        <w:ind w:left="142" w:hanging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Таснифӣ ҳолати агрегатии моддаҳои таркандаро нишон диҳед?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Сахт, моеъ, газ ва плазмагӣ;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Гранулитӣ, моеъ, сахт;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 xml:space="preserve">Рехташуда, грнулитӣ ва пластикӣ; 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Хокаранг, прессшуда, гранули, рехташуда;</w:t>
      </w:r>
    </w:p>
    <w:p w:rsidR="004C0043" w:rsidRPr="00824C59" w:rsidRDefault="004C0043" w:rsidP="00A37FE7">
      <w:pPr>
        <w:spacing w:after="0"/>
        <w:ind w:left="142" w:hanging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Пластикӣ, моеъ ва сахт;</w:t>
      </w:r>
    </w:p>
    <w:p w:rsidR="004C0043" w:rsidRPr="00975AD6" w:rsidRDefault="004C0043" w:rsidP="00A37FE7">
      <w:pPr>
        <w:pStyle w:val="ListParagraph"/>
        <w:spacing w:after="0"/>
        <w:ind w:left="142" w:hanging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7. </w:t>
      </w:r>
    </w:p>
    <w:p w:rsidR="004C0043" w:rsidRPr="00975AD6" w:rsidRDefault="004C0043" w:rsidP="00A37FE7">
      <w:pPr>
        <w:pStyle w:val="ListParagraph"/>
        <w:spacing w:after="0"/>
        <w:ind w:left="142" w:hanging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рӯи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таркиби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саноатиро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гуна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тасниф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медиҳанд</w:t>
      </w:r>
      <w:r w:rsidRPr="00975AD6">
        <w:rPr>
          <w:rFonts w:ascii="Palatino Linotype" w:hAnsi="Palatino Linotype"/>
          <w:sz w:val="28"/>
          <w:szCs w:val="28"/>
        </w:rPr>
        <w:t xml:space="preserve">?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Селитраи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аммиакӣ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маҳсулотҳои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нитрогентавлидкунанда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моеъҳои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эфирӣ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хлоратӣ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перхлоратӣ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борутӣ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Симобӣ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сурбӣ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нитрогенннӣ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борутӣ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селитраи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аммиак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Селитраи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аммиакӣ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перхлоратӣ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борутӣ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сакбонӣ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радиоактивӣ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D</w:t>
      </w:r>
      <w:r w:rsidRPr="00975AD6">
        <w:rPr>
          <w:rFonts w:ascii="Palatino Linotype" w:hAnsi="Palatino Linotype"/>
          <w:sz w:val="28"/>
          <w:szCs w:val="28"/>
        </w:rPr>
        <w:t xml:space="preserve">)  </w:t>
      </w:r>
      <w:r w:rsidRPr="00824C59">
        <w:rPr>
          <w:rFonts w:ascii="Palatino Linotype" w:hAnsi="Palatino Linotype"/>
          <w:sz w:val="28"/>
          <w:szCs w:val="28"/>
        </w:rPr>
        <w:t>Селитраи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аммиакӣ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намакӣ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ошӣ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порохӣ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эфирӣ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тротили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E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тротилӣ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борутӣ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толуолӣ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гидрогеннӣ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8.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рӯи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характери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таъсир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муҳити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иҳотакардашуда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саноатро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тасниф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диҳед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Бризантнокии баланди детонатсионӣ дошта, ки ба муҳити иҳотакарда таъсири калони худро мерасонад;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баланд таркиш, миёна таркиш, паст таркиш;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баланд ҳарорат, миёна ҳарорат, паст ҳарорат;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баланд бризантнокӣ, миёна бризантнокӣ, паст бризантнокӣ;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Баланд детонатсионӣ, миёна детонатсионӣ, паст детонатсионӣ;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9.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Парма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Олот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барои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кафонидани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ҷинси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ҳангоми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корҳои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геологӣ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Олоти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печ</w:t>
      </w:r>
      <w:r w:rsidRPr="00975AD6">
        <w:rPr>
          <w:rFonts w:ascii="Palatino Linotype" w:hAnsi="Palatino Linotype"/>
          <w:sz w:val="28"/>
          <w:szCs w:val="28"/>
        </w:rPr>
        <w:t>-</w:t>
      </w:r>
      <w:r w:rsidRPr="00824C59">
        <w:rPr>
          <w:rFonts w:ascii="Palatino Linotype" w:hAnsi="Palatino Linotype"/>
          <w:sz w:val="28"/>
          <w:szCs w:val="28"/>
        </w:rPr>
        <w:t>печони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оҳании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дарози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нӯкҳояш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нохунҳои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оҳанин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гузошта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шуда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Вали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дастгоҳҳои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пармагарӣ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барои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сӯрохкуни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ҳангоми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кофтукови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геологӣ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он дастгоҳест, ки тавассуташ вайронкори мекунем;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олоти печ-печон барои сӯрох кардан ё кофтани чоҳҳо ҳангоми таҳқиқоти геологӣ, нақбҳои кӯҳӣ ва ғ;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4</w:t>
      </w:r>
      <w:r w:rsidRPr="00824C59">
        <w:rPr>
          <w:rFonts w:ascii="Palatino Linotype" w:hAnsi="Palatino Linotype"/>
          <w:sz w:val="28"/>
          <w:szCs w:val="28"/>
        </w:rPr>
        <w:t xml:space="preserve">0.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Мавҷи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Мавҷи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гуфта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ҷудо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зараҳои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электронро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атроф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маваҷи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босуръати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ягон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ҷинси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Мавҷи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пеш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рух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додани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муҳити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иҳотакардашуда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D</w:t>
      </w:r>
      <w:r w:rsidRPr="00975AD6">
        <w:rPr>
          <w:rFonts w:ascii="Palatino Linotype" w:hAnsi="Palatino Linotype"/>
          <w:sz w:val="28"/>
          <w:szCs w:val="28"/>
        </w:rPr>
        <w:t xml:space="preserve">)  </w:t>
      </w:r>
      <w:r w:rsidRPr="00824C59">
        <w:rPr>
          <w:rFonts w:ascii="Palatino Linotype" w:hAnsi="Palatino Linotype"/>
          <w:sz w:val="28"/>
          <w:szCs w:val="28"/>
        </w:rPr>
        <w:t>Мавҷи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махсусе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ҳангоми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муҳити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атроф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пайдо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мешавад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E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мавҷи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гуфта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мавҷеро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меноманд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баъди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як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чанд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лаҳзаи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пайдо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шуда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муҳити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зист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паҳн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мешавад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@41.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824C59">
        <w:rPr>
          <w:rFonts w:ascii="Palatino Linotype" w:hAnsi="Palatino Linotype"/>
          <w:sz w:val="28"/>
          <w:szCs w:val="28"/>
          <w:lang w:val="tg-Cyrl-TJ"/>
        </w:rPr>
        <w:t>Чанд усули вйронкунии ҷинсҳои кӯҳиро медонед 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$A) 2;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$B) 4;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$C) 6;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$D)  8;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975AD6">
        <w:rPr>
          <w:rFonts w:ascii="Palatino Linotype" w:hAnsi="Palatino Linotype"/>
          <w:sz w:val="28"/>
          <w:szCs w:val="28"/>
          <w:lang w:val="tg-Cyrl-TJ"/>
        </w:rPr>
        <w:t>3;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4</w:t>
      </w:r>
      <w:r w:rsidRPr="00975AD6">
        <w:rPr>
          <w:rFonts w:ascii="Palatino Linotype" w:hAnsi="Palatino Linotype"/>
          <w:sz w:val="28"/>
          <w:szCs w:val="28"/>
          <w:lang w:val="tg-Cyrl-TJ"/>
        </w:rPr>
        <w:t xml:space="preserve">2.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Моддаҳои таркадаро вобаста бо усули коркард ва истифодабарии конҳои канданиҳо фоиданок ба чанд гурӯҳ тақсим мекунанд?</w:t>
      </w:r>
    </w:p>
    <w:p w:rsidR="004C0043" w:rsidRPr="00920B6A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20B6A">
        <w:rPr>
          <w:rFonts w:ascii="Palatino Linotype" w:hAnsi="Palatino Linotype"/>
          <w:sz w:val="28"/>
          <w:szCs w:val="28"/>
          <w:lang w:val="tg-Cyrl-TJ"/>
        </w:rPr>
        <w:t>$A) 5;</w:t>
      </w:r>
    </w:p>
    <w:p w:rsidR="004C0043" w:rsidRPr="00920B6A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20B6A">
        <w:rPr>
          <w:rFonts w:ascii="Palatino Linotype" w:hAnsi="Palatino Linotype"/>
          <w:sz w:val="28"/>
          <w:szCs w:val="28"/>
          <w:lang w:val="tg-Cyrl-TJ"/>
        </w:rPr>
        <w:t>$B) 4;</w:t>
      </w:r>
    </w:p>
    <w:p w:rsidR="004C0043" w:rsidRPr="00920B6A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20B6A">
        <w:rPr>
          <w:rFonts w:ascii="Palatino Linotype" w:hAnsi="Palatino Linotype"/>
          <w:sz w:val="28"/>
          <w:szCs w:val="28"/>
          <w:lang w:val="tg-Cyrl-TJ"/>
        </w:rPr>
        <w:t>$C) 3;</w:t>
      </w:r>
    </w:p>
    <w:p w:rsidR="004C0043" w:rsidRPr="00920B6A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20B6A">
        <w:rPr>
          <w:rFonts w:ascii="Palatino Linotype" w:hAnsi="Palatino Linotype"/>
          <w:sz w:val="28"/>
          <w:szCs w:val="28"/>
          <w:lang w:val="tg-Cyrl-TJ"/>
        </w:rPr>
        <w:t>$D)  6;</w:t>
      </w:r>
    </w:p>
    <w:p w:rsidR="004C0043" w:rsidRPr="00920B6A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20B6A">
        <w:rPr>
          <w:rFonts w:ascii="Palatino Linotype" w:hAnsi="Palatino Linotype"/>
          <w:sz w:val="28"/>
          <w:szCs w:val="28"/>
          <w:lang w:val="tg-Cyrl-TJ"/>
        </w:rPr>
        <w:t>$E) 8;</w:t>
      </w:r>
    </w:p>
    <w:p w:rsidR="004C0043" w:rsidRPr="00920B6A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20B6A">
        <w:rPr>
          <w:rFonts w:ascii="Palatino Linotype" w:hAnsi="Palatino Linotype"/>
          <w:sz w:val="28"/>
          <w:szCs w:val="28"/>
          <w:lang w:val="tg-Cyrl-TJ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4</w:t>
      </w:r>
      <w:r w:rsidRPr="00920B6A">
        <w:rPr>
          <w:rFonts w:ascii="Palatino Linotype" w:hAnsi="Palatino Linotype"/>
          <w:sz w:val="28"/>
          <w:szCs w:val="28"/>
          <w:lang w:val="tg-Cyrl-TJ"/>
        </w:rPr>
        <w:t xml:space="preserve">3. </w:t>
      </w:r>
    </w:p>
    <w:p w:rsidR="004C0043" w:rsidRPr="00920B6A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20B6A">
        <w:rPr>
          <w:rFonts w:ascii="Palatino Linotype" w:hAnsi="Palatino Linotype"/>
          <w:sz w:val="28"/>
          <w:szCs w:val="28"/>
          <w:lang w:val="tg-Cyrl-TJ"/>
        </w:rPr>
        <w:t>Масофаи байни рахнакҳо аз кадом омилхо вобастаги дорад?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Аз сахтии ҷинсҳои кӯҳӣ ва намнокии он вобастаги дорад;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Аз чандирии ҷинсҳои кӯҳӣ вобастагӣ дорад;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Аз ноустувории ҷинсҳои кӯҳӣ вобастаги дорад;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Аз масоҳати нақб ва сахтии ҷисҳои кӯҳи вобастагӣ дорад;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танҳо аз сахтии ҷинсҳои кӯҳӣ вобастагӣ дорад;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4</w:t>
      </w:r>
      <w:r w:rsidRPr="00824C59">
        <w:rPr>
          <w:rFonts w:ascii="Palatino Linotype" w:hAnsi="Palatino Linotype"/>
          <w:sz w:val="28"/>
          <w:szCs w:val="28"/>
        </w:rPr>
        <w:t xml:space="preserve">4.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Ковоки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ё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ноустувории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ҷинсҳои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ҳангоми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корҳои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нақбҳои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гуна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таъсир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мерасонад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Фурӯрехти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массаҳои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ярч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вуҷуд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меояд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Мушкилшавии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корҳои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мустаҳкамкунии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нақбҳои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Мушкилиҳо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амали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мекунад</w:t>
      </w:r>
      <w:r w:rsidRPr="00975AD6">
        <w:rPr>
          <w:rFonts w:ascii="Palatino Linotype" w:hAnsi="Palatino Linotype"/>
          <w:sz w:val="28"/>
          <w:szCs w:val="28"/>
        </w:rPr>
        <w:t xml:space="preserve"> 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D</w:t>
      </w:r>
      <w:r w:rsidRPr="00975AD6">
        <w:rPr>
          <w:rFonts w:ascii="Palatino Linotype" w:hAnsi="Palatino Linotype"/>
          <w:sz w:val="28"/>
          <w:szCs w:val="28"/>
        </w:rPr>
        <w:t xml:space="preserve">)  </w:t>
      </w:r>
      <w:r w:rsidRPr="00824C59">
        <w:rPr>
          <w:rFonts w:ascii="Palatino Linotype" w:hAnsi="Palatino Linotype"/>
          <w:sz w:val="28"/>
          <w:szCs w:val="28"/>
        </w:rPr>
        <w:t>Ҳамаи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ҷавобҳо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нодуруст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намедонам;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4</w:t>
      </w:r>
      <w:r w:rsidRPr="00824C59">
        <w:rPr>
          <w:rFonts w:ascii="Palatino Linotype" w:hAnsi="Palatino Linotype"/>
          <w:sz w:val="28"/>
          <w:szCs w:val="28"/>
        </w:rPr>
        <w:t xml:space="preserve">5.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Моддаҳои таркандаи ҳимоякунандаро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АП-10тв, ПМВ-30, Т-25;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АП-5тв, ПМВ-15, Т-20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АП-15тв, ПМВ-40, Т-35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АП-5-жв, ПЖВ-20, Т-19;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ПМВ-34тв, АП№6жв;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4</w:t>
      </w:r>
      <w:r w:rsidRPr="00824C59">
        <w:rPr>
          <w:rFonts w:ascii="Palatino Linotype" w:hAnsi="Palatino Linotype"/>
          <w:sz w:val="28"/>
          <w:szCs w:val="28"/>
        </w:rPr>
        <w:t xml:space="preserve">6.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Таркиби моддаҳои таркандаро нишон диҳед</w:t>
      </w:r>
      <w:r>
        <w:rPr>
          <w:rFonts w:ascii="Palatino Linotype" w:hAnsi="Palatino Linotype"/>
          <w:sz w:val="28"/>
          <w:szCs w:val="28"/>
        </w:rPr>
        <w:t xml:space="preserve">?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Селитари аммоний, тротил, нитроглитсерин ва намаки ошӣ ва ғ;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Тратил, амиак, симоб тилло;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Намаки оши, тратил, сулфур, оҳан ва ғ;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Аммиак, симоб, нитроген ва хлор;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аз як чанд моддаҳои мухталиф тартиб ёфтааст;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4</w:t>
      </w:r>
      <w:r w:rsidRPr="00824C59">
        <w:rPr>
          <w:rFonts w:ascii="Palatino Linotype" w:hAnsi="Palatino Linotype"/>
          <w:sz w:val="28"/>
          <w:szCs w:val="28"/>
        </w:rPr>
        <w:t xml:space="preserve">7.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таркандае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синфӣ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панҷум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қарор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доранд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гуна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</w:t>
      </w:r>
      <w:r w:rsidRPr="00824C59">
        <w:rPr>
          <w:rFonts w:ascii="Palatino Linotype" w:hAnsi="Palatino Linotype"/>
          <w:iCs/>
          <w:sz w:val="28"/>
          <w:szCs w:val="28"/>
        </w:rPr>
        <w:t>да</w:t>
      </w:r>
      <w:r w:rsidRPr="00975AD6">
        <w:rPr>
          <w:rFonts w:ascii="Palatino Linotype" w:hAnsi="Palatino Linotype"/>
          <w:iCs/>
          <w:sz w:val="28"/>
          <w:szCs w:val="28"/>
        </w:rPr>
        <w:t xml:space="preserve"> </w:t>
      </w:r>
      <w:r w:rsidRPr="00824C59">
        <w:rPr>
          <w:rFonts w:ascii="Palatino Linotype" w:hAnsi="Palatino Linotype"/>
          <w:iCs/>
          <w:sz w:val="28"/>
          <w:szCs w:val="28"/>
        </w:rPr>
        <w:t>мебошанд</w:t>
      </w:r>
      <w:r w:rsidRPr="00975AD6">
        <w:rPr>
          <w:rFonts w:ascii="Palatino Linotype" w:hAnsi="Palatino Linotype"/>
          <w:iCs/>
          <w:sz w:val="28"/>
          <w:szCs w:val="28"/>
        </w:rPr>
        <w:t>?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Сахт тарканда;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Детонатсияааш баланд;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Моддаи таркандаи баланд ҳимоякардашуда;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Суст тарканда;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ҳимоянакардашуда;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4</w:t>
      </w:r>
      <w:r w:rsidRPr="00824C59">
        <w:rPr>
          <w:rFonts w:ascii="Palatino Linotype" w:hAnsi="Palatino Linotype"/>
          <w:sz w:val="28"/>
          <w:szCs w:val="28"/>
        </w:rPr>
        <w:t xml:space="preserve">8.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Моддаҳои таркандаи дар синфӣ шаш буда чи гуна моддаҳои тарканда мебошанд?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Бениҳояд таркишашон суст;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Таркишашон миёна;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Таркишашон бениҳоят баланд;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ҳарораташон бениҳояд паст;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таркиши паст дошта;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4</w:t>
      </w:r>
      <w:r w:rsidRPr="00824C59">
        <w:rPr>
          <w:rFonts w:ascii="Palatino Linotype" w:hAnsi="Palatino Linotype"/>
          <w:sz w:val="28"/>
          <w:szCs w:val="28"/>
        </w:rPr>
        <w:t xml:space="preserve">9.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Зичии сурби нитрогенолуд-ро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4.7 </w:t>
      </w:r>
      <w:r w:rsidRPr="00824C59">
        <w:rPr>
          <w:rFonts w:ascii="Palatino Linotype" w:hAnsi="Palatino Linotype"/>
          <w:sz w:val="28"/>
          <w:szCs w:val="28"/>
        </w:rPr>
        <w:t>кг</w:t>
      </w:r>
      <w:r w:rsidRPr="00824C59">
        <w:rPr>
          <w:rFonts w:ascii="Palatino Linotype" w:hAnsi="Palatino Linotype"/>
          <w:sz w:val="28"/>
          <w:szCs w:val="28"/>
          <w:lang w:val="en-US"/>
        </w:rPr>
        <w:t>/</w:t>
      </w:r>
      <w:r w:rsidRPr="00824C59">
        <w:rPr>
          <w:rFonts w:ascii="Palatino Linotype" w:hAnsi="Palatino Linotype"/>
          <w:sz w:val="28"/>
          <w:szCs w:val="28"/>
        </w:rPr>
        <w:t>дм</w:t>
      </w:r>
      <w:r w:rsidRPr="00824C59">
        <w:rPr>
          <w:rFonts w:ascii="Palatino Linotype" w:hAnsi="Palatino Linotype"/>
          <w:sz w:val="28"/>
          <w:szCs w:val="28"/>
          <w:vertAlign w:val="super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4,6 </w:t>
      </w:r>
      <w:r w:rsidRPr="00824C59">
        <w:rPr>
          <w:rFonts w:ascii="Palatino Linotype" w:hAnsi="Palatino Linotype"/>
          <w:sz w:val="28"/>
          <w:szCs w:val="28"/>
        </w:rPr>
        <w:t>кг</w:t>
      </w:r>
      <w:r w:rsidRPr="00824C59">
        <w:rPr>
          <w:rFonts w:ascii="Palatino Linotype" w:hAnsi="Palatino Linotype"/>
          <w:sz w:val="28"/>
          <w:szCs w:val="28"/>
          <w:lang w:val="en-US"/>
        </w:rPr>
        <w:t>/</w:t>
      </w:r>
      <w:r w:rsidRPr="00824C59">
        <w:rPr>
          <w:rFonts w:ascii="Palatino Linotype" w:hAnsi="Palatino Linotype"/>
          <w:sz w:val="28"/>
          <w:szCs w:val="28"/>
        </w:rPr>
        <w:t>дм</w:t>
      </w:r>
      <w:r w:rsidRPr="00824C59">
        <w:rPr>
          <w:rFonts w:ascii="Palatino Linotype" w:hAnsi="Palatino Linotype"/>
          <w:sz w:val="28"/>
          <w:szCs w:val="28"/>
          <w:vertAlign w:val="super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4,8 кг/дм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4.9 кг/дм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4.4 кг/дм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5</w:t>
      </w:r>
      <w:r w:rsidRPr="00824C59">
        <w:rPr>
          <w:rFonts w:ascii="Palatino Linotype" w:hAnsi="Palatino Linotype"/>
          <w:sz w:val="28"/>
          <w:szCs w:val="28"/>
        </w:rPr>
        <w:t xml:space="preserve">0.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Ҳарорати таркиши сурби нитрогенолуд-ро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330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о</w:t>
      </w:r>
      <w:r w:rsidRPr="00824C59">
        <w:rPr>
          <w:rFonts w:ascii="Palatino Linotype" w:hAnsi="Palatino Linotype"/>
          <w:sz w:val="28"/>
          <w:szCs w:val="28"/>
        </w:rPr>
        <w:t>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333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о</w:t>
      </w:r>
      <w:r w:rsidRPr="00824C59">
        <w:rPr>
          <w:rFonts w:ascii="Palatino Linotype" w:hAnsi="Palatino Linotype"/>
          <w:sz w:val="28"/>
          <w:szCs w:val="28"/>
        </w:rPr>
        <w:t>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350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о</w:t>
      </w:r>
      <w:r w:rsidRPr="00824C59">
        <w:rPr>
          <w:rFonts w:ascii="Palatino Linotype" w:hAnsi="Palatino Linotype"/>
          <w:sz w:val="28"/>
          <w:szCs w:val="28"/>
        </w:rPr>
        <w:t>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220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о</w:t>
      </w:r>
      <w:r w:rsidRPr="00824C59">
        <w:rPr>
          <w:rFonts w:ascii="Palatino Linotype" w:hAnsi="Palatino Linotype"/>
          <w:sz w:val="28"/>
          <w:szCs w:val="28"/>
        </w:rPr>
        <w:t>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180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о</w:t>
      </w:r>
      <w:r w:rsidRPr="00824C59">
        <w:rPr>
          <w:rFonts w:ascii="Palatino Linotype" w:hAnsi="Palatino Linotype"/>
          <w:sz w:val="28"/>
          <w:szCs w:val="28"/>
        </w:rPr>
        <w:t>С;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5</w:t>
      </w:r>
      <w:r w:rsidRPr="00824C59">
        <w:rPr>
          <w:rFonts w:ascii="Palatino Linotype" w:hAnsi="Palatino Linotype"/>
          <w:sz w:val="28"/>
          <w:szCs w:val="28"/>
        </w:rPr>
        <w:t xml:space="preserve">1.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Коэффитсиенти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сахтии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ҷинсҳои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кӯҳиро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рӯи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кадом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чадвал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муайян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мекунанд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М.М. Протодьяконов;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Ч.Моос;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Чадвали Б;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Г.И Гесса;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В.Д Болшаков;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5</w:t>
      </w:r>
      <w:r w:rsidRPr="00824C59">
        <w:rPr>
          <w:rFonts w:ascii="Palatino Linotype" w:hAnsi="Palatino Linotype"/>
          <w:sz w:val="28"/>
          <w:szCs w:val="28"/>
        </w:rPr>
        <w:t xml:space="preserve">2.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Бори аввал системаи сипар аз тарафи кадом олим сохта шуд</w:t>
      </w:r>
      <w:r>
        <w:rPr>
          <w:rFonts w:ascii="Palatino Linotype" w:hAnsi="Palatino Linotype"/>
          <w:sz w:val="28"/>
          <w:szCs w:val="28"/>
        </w:rPr>
        <w:t xml:space="preserve">?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Муҳандисӣ кӯҳкорӣ англис М. Брунел;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Муҳандисӣ кӯҳкорӣ англис М. Врунел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Муҳандисӣ кӯҳкорӣ англис Б. Маркс;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Муҳандисӣ кӯҳкорӣ англис М. Тюнел;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Муҳандисӣ кӯҳкорӣ англис англис Маркстон Б;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5</w:t>
      </w:r>
      <w:r w:rsidRPr="00824C59">
        <w:rPr>
          <w:rFonts w:ascii="Palatino Linotype" w:hAnsi="Palatino Linotype"/>
          <w:sz w:val="28"/>
          <w:szCs w:val="28"/>
        </w:rPr>
        <w:t xml:space="preserve">3.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Кадом сол системаи сипар сохта шуд?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1825-1845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1745-1778;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1700- 2750;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1988-1900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1900-1959;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5</w:t>
      </w:r>
      <w:r w:rsidRPr="00824C59">
        <w:rPr>
          <w:rFonts w:ascii="Palatino Linotype" w:hAnsi="Palatino Linotype"/>
          <w:sz w:val="28"/>
          <w:szCs w:val="28"/>
        </w:rPr>
        <w:t xml:space="preserve">4.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Лазер-ро кадом сол кашф карданд?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Соли 1597;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Соли 1500;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Соли 1964;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Соли 1678;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Соли 1600;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5</w:t>
      </w:r>
      <w:r w:rsidRPr="00824C59">
        <w:rPr>
          <w:rFonts w:ascii="Palatino Linotype" w:hAnsi="Palatino Linotype"/>
          <w:sz w:val="28"/>
          <w:szCs w:val="28"/>
        </w:rPr>
        <w:t xml:space="preserve">5.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Аз тарафи кадом олимон лазер кашф гардидааст?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bCs/>
          <w:sz w:val="28"/>
          <w:szCs w:val="28"/>
        </w:rPr>
        <w:t>Н. Г. Басов, А. М. Прохоров ва Т. Ч. Ҳард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bCs/>
          <w:sz w:val="28"/>
          <w:szCs w:val="28"/>
        </w:rPr>
        <w:t>М. Г. Басов, М. М. Порохоров ва А. Ч. Ҳард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bCs/>
          <w:sz w:val="28"/>
          <w:szCs w:val="28"/>
        </w:rPr>
        <w:t>Р. А. Басов, К. М. Проноров ва Т. Ч. Ҳард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bCs/>
          <w:sz w:val="28"/>
          <w:szCs w:val="28"/>
        </w:rPr>
        <w:t>Ф. В. Басов, Я. М. Просхоров ва Т. Ч. Ҳардс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bCs/>
          <w:sz w:val="28"/>
          <w:szCs w:val="28"/>
        </w:rPr>
        <w:t>Н. Г. Басовского, А. М. Прохоровский ва Т. Ч. Ҳардстон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5</w:t>
      </w:r>
      <w:r w:rsidRPr="00824C59">
        <w:rPr>
          <w:rFonts w:ascii="Palatino Linotype" w:hAnsi="Palatino Linotype"/>
          <w:sz w:val="28"/>
          <w:szCs w:val="28"/>
        </w:rPr>
        <w:t xml:space="preserve">6.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Динитронафталин чи гуна моддаи тарканда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Моддаи таркандаи таъсираш суст мебошад, ки дар шакли хока истехсол шуда рангаш зард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Моддаи таркаи таъсираш гуногун аст;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Хокаи кристалии рангаш сафед;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Хокаи хурдзараи рангаш сафед;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Ҷавоби дуруст нест;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5</w:t>
      </w:r>
      <w:r w:rsidRPr="00824C59">
        <w:rPr>
          <w:rFonts w:ascii="Palatino Linotype" w:hAnsi="Palatino Linotype"/>
          <w:sz w:val="28"/>
          <w:szCs w:val="28"/>
        </w:rPr>
        <w:t xml:space="preserve">7.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тен-ро нишон дихед 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HO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(NO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4;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(N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 Pb(N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vertAlign w:val="subscript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10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6</w:t>
      </w:r>
      <w:r w:rsidRPr="00824C59">
        <w:rPr>
          <w:rFonts w:ascii="Palatino Linotype" w:hAnsi="Palatino Linotype"/>
          <w:sz w:val="28"/>
          <w:szCs w:val="28"/>
          <w:lang w:val="en-US"/>
        </w:rPr>
        <w:t>(NO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5</w:t>
      </w:r>
      <w:r w:rsidRPr="00824C59">
        <w:rPr>
          <w:rFonts w:ascii="Palatino Linotype" w:hAnsi="Palatino Linotype"/>
          <w:sz w:val="28"/>
          <w:szCs w:val="28"/>
        </w:rPr>
        <w:t xml:space="preserve">8.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Суръати детонатсияи тен-ро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8200-8700м/с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7200-7700м/с;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7000-7100м/с;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6500-6800м/с 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6000-6300м/с;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5</w:t>
      </w:r>
      <w:r w:rsidRPr="00824C59">
        <w:rPr>
          <w:rFonts w:ascii="Palatino Linotype" w:hAnsi="Palatino Linotype"/>
          <w:sz w:val="28"/>
          <w:szCs w:val="28"/>
        </w:rPr>
        <w:t xml:space="preserve">9.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Қобилияти кории тен-ро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500см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900см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920см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700см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750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60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Бризантнокии тен-ро нион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35-36мм;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30-32мм;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40-43мм;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45-48мм;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25-26мм;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61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Тен чи гуна моддаи тарканда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Хокаи хурдзараи рангаш сафед;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Хокаи кристалии рангаш сафед;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Моддаи таркандаи рангаш зард;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Моддаи таркандаи таъсираш гуногун аст;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Чавоби дуруст нест;</w:t>
      </w:r>
    </w:p>
    <w:p w:rsidR="004C0043" w:rsidRPr="00975AD6" w:rsidRDefault="004C0043" w:rsidP="00824C59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62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824C59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тен-ро нишон дихед ?</w:t>
      </w:r>
    </w:p>
    <w:p w:rsidR="004C0043" w:rsidRPr="00824C59" w:rsidRDefault="004C0043" w:rsidP="00824C59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HO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824C59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(NO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4;</w:t>
      </w:r>
    </w:p>
    <w:p w:rsidR="004C0043" w:rsidRPr="00824C59" w:rsidRDefault="004C0043" w:rsidP="00824C59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(N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824C59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 Pb(N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824C59">
      <w:pPr>
        <w:spacing w:after="0"/>
        <w:rPr>
          <w:rFonts w:ascii="Palatino Linotype" w:hAnsi="Palatino Linotype"/>
          <w:sz w:val="28"/>
          <w:szCs w:val="28"/>
          <w:vertAlign w:val="subscript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10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6</w:t>
      </w:r>
      <w:r w:rsidRPr="00824C59">
        <w:rPr>
          <w:rFonts w:ascii="Palatino Linotype" w:hAnsi="Palatino Linotype"/>
          <w:sz w:val="28"/>
          <w:szCs w:val="28"/>
          <w:lang w:val="en-US"/>
        </w:rPr>
        <w:t>(NO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824C59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63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824C59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Суръати детонатсияи тен-ро нишон диҳед?</w:t>
      </w:r>
    </w:p>
    <w:p w:rsidR="004C0043" w:rsidRPr="00824C59" w:rsidRDefault="004C0043" w:rsidP="00824C59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8200-8700м/с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824C59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7200-7700м/с;</w:t>
      </w:r>
    </w:p>
    <w:p w:rsidR="004C0043" w:rsidRPr="00824C59" w:rsidRDefault="004C0043" w:rsidP="00824C59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7000-7100м/с;</w:t>
      </w:r>
    </w:p>
    <w:p w:rsidR="004C0043" w:rsidRPr="00824C59" w:rsidRDefault="004C0043" w:rsidP="00824C59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6500-6800м/с ;</w:t>
      </w:r>
    </w:p>
    <w:p w:rsidR="004C0043" w:rsidRPr="00824C59" w:rsidRDefault="004C0043" w:rsidP="00824C59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6000-6300м/с;</w:t>
      </w:r>
    </w:p>
    <w:p w:rsidR="004C0043" w:rsidRPr="00975AD6" w:rsidRDefault="004C0043" w:rsidP="00824C59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64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824C59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Қобилияти кории тен-ро нишон диҳед?</w:t>
      </w:r>
    </w:p>
    <w:p w:rsidR="004C0043" w:rsidRPr="00824C59" w:rsidRDefault="004C0043" w:rsidP="00824C59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500см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900см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920см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700см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750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65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Бризантнокии тен-ро нион диҳед?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35-36мм;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30-32мм;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40-43мм;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45-48мм;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25-26мм;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66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Тен чи гуна моддаи тарканда аст?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Хокаи хурдзараи рангаш сафед;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Хокаи кристалии рангаш сафед;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Моддаи таркандаи рангаш зард;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Моддаи таркандаи таъсираш гуногун 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Чавоби дуруст нест;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67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гексоген-ро нишон дихед</w:t>
      </w:r>
      <w:r>
        <w:rPr>
          <w:rFonts w:ascii="Palatino Linotype" w:hAnsi="Palatino Linotype"/>
          <w:sz w:val="28"/>
          <w:szCs w:val="28"/>
        </w:rPr>
        <w:t>?</w:t>
      </w:r>
    </w:p>
    <w:p w:rsidR="004C0043" w:rsidRPr="007B1823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en-US"/>
        </w:rPr>
      </w:pPr>
      <w:r w:rsidRPr="007B1823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</w:t>
      </w:r>
      <w:r w:rsidRPr="007B1823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7B1823">
        <w:rPr>
          <w:rFonts w:ascii="Palatino Linotype" w:hAnsi="Palatino Linotype"/>
          <w:sz w:val="28"/>
          <w:szCs w:val="28"/>
          <w:vertAlign w:val="subscript"/>
          <w:lang w:val="en-US"/>
        </w:rPr>
        <w:t>6</w:t>
      </w:r>
      <w:r w:rsidRPr="007B1823">
        <w:rPr>
          <w:rFonts w:ascii="Palatino Linotype" w:hAnsi="Palatino Linotype"/>
          <w:sz w:val="28"/>
          <w:szCs w:val="28"/>
          <w:lang w:val="en-US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</w:t>
      </w:r>
      <w:r w:rsidRPr="007B1823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O</w:t>
      </w:r>
      <w:r w:rsidRPr="007B1823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7B1823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7B1823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7B1823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7B1823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en-US"/>
        </w:rPr>
      </w:pPr>
      <w:r w:rsidRPr="007B1823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en-US"/>
        </w:rPr>
        <w:t>Pb</w:t>
      </w:r>
      <w:r w:rsidRPr="007B1823">
        <w:rPr>
          <w:rFonts w:ascii="Palatino Linotype" w:hAnsi="Palatino Linotype"/>
          <w:sz w:val="28"/>
          <w:szCs w:val="28"/>
          <w:lang w:val="en-US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7B1823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7B1823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7B1823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7B1823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6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10</w:t>
      </w:r>
      <w:r w:rsidRPr="00824C59">
        <w:rPr>
          <w:rFonts w:ascii="Palatino Linotype" w:hAnsi="Palatino Linotype"/>
          <w:sz w:val="28"/>
          <w:szCs w:val="28"/>
          <w:lang w:val="en-US"/>
        </w:rPr>
        <w:t>(NO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en-US"/>
        </w:rPr>
        <w:t>CO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(NO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 xml:space="preserve">2 </w:t>
      </w:r>
      <w:r w:rsidRPr="00824C59">
        <w:rPr>
          <w:rFonts w:ascii="Palatino Linotype" w:hAnsi="Palatino Linotype"/>
          <w:sz w:val="28"/>
          <w:szCs w:val="28"/>
          <w:lang w:val="en-US"/>
        </w:rPr>
        <w:t>(NO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en-US"/>
        </w:rPr>
      </w:pPr>
      <w:r w:rsidRPr="00824C59">
        <w:rPr>
          <w:rFonts w:ascii="Palatino Linotype" w:hAnsi="Palatino Linotype"/>
          <w:sz w:val="28"/>
          <w:szCs w:val="28"/>
          <w:lang w:val="en-US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68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. 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en-US"/>
        </w:rPr>
      </w:pPr>
      <w:r w:rsidRPr="00824C59">
        <w:rPr>
          <w:rFonts w:ascii="Palatino Linotype" w:hAnsi="Palatino Linotype"/>
          <w:sz w:val="28"/>
          <w:szCs w:val="28"/>
        </w:rPr>
        <w:t>Суръати</w:t>
      </w:r>
      <w:r w:rsidRPr="00975AD6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детонатсияи</w:t>
      </w:r>
      <w:r w:rsidRPr="00975AD6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гексоген</w:t>
      </w:r>
      <w:r w:rsidRPr="00975AD6">
        <w:rPr>
          <w:rFonts w:ascii="Palatino Linotype" w:hAnsi="Palatino Linotype"/>
          <w:sz w:val="28"/>
          <w:szCs w:val="28"/>
          <w:lang w:val="en-US"/>
        </w:rPr>
        <w:t>-</w:t>
      </w:r>
      <w:r w:rsidRPr="00824C59">
        <w:rPr>
          <w:rFonts w:ascii="Palatino Linotype" w:hAnsi="Palatino Linotype"/>
          <w:sz w:val="28"/>
          <w:szCs w:val="28"/>
        </w:rPr>
        <w:t>ро</w:t>
      </w:r>
      <w:r w:rsidRPr="00975AD6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нишон</w:t>
      </w:r>
      <w:r w:rsidRPr="00975AD6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диҳед</w:t>
      </w:r>
      <w:r w:rsidRPr="00975AD6">
        <w:rPr>
          <w:rFonts w:ascii="Palatino Linotype" w:hAnsi="Palatino Linotype"/>
          <w:sz w:val="28"/>
          <w:szCs w:val="28"/>
          <w:lang w:val="en-US"/>
        </w:rPr>
        <w:t xml:space="preserve">? 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9000м/с;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9500м/с;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7700м/с;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7300м/с;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8300м/с;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69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Бандакҳои детонаториро нишон диҳед?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Пахтаи колоидӣ, порохӣ;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Торҳои порухӣ;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Торҳои симии барқӣ;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Намедонам;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Нимноқил;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70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Барои тарконидани ноқилҳои детонаторӣ аз кадом асбоб истифода менамоянд</w:t>
      </w:r>
      <w:r>
        <w:rPr>
          <w:rFonts w:ascii="Palatino Linotype" w:hAnsi="Palatino Linotype"/>
          <w:sz w:val="28"/>
          <w:szCs w:val="28"/>
        </w:rPr>
        <w:t>?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Дастгоҳҳои барқтаъминкунакӣ дастии сайёр;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Оташтаъминкунакӣ дастӣ;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Оташ;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Барқ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Хатти баланд шиддат;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71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Барои муайян кардани муқовимати ноқилҳои детонаторӣ кадом қонуни физикиро истифода мебаранд?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Ампер;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Фарадей;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Қонуни Ом;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Максвел;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Ломоносов;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72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Лоиҳаи корҳои таркишӣ аз чанд намуд иборат мебошад?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2;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4;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5;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3;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1;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73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Аз тарафи ки шиносномаи корҳои таркишӣ тартиб дода мешавад?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Сардори минтақа ва муҳандисӣ кӯҳкор;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Геолог;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Кӯҳкор;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Маркшейдер;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Геодезист;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74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Ҳангоми корҳои таркишкорӣ ки ёрдамчии таркишкор шуда метавонад?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Пармагари дараҷаи 5-6;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Пармагари дараҷаи 4-5;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Мустаҳкамгари дараҷаи 5-7;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Роҳсозони дараҷаи 11-2;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Маркшейдер;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75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Массофаи байни девор ва нигоҳдории моддаҳои таркандаро нишон диҳед?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80см;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35см;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40см;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60см;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1м;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76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Сабабҳои вайроншавии моддаҳои таркандаро нишон диҳед?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Риоя накардани шароитҳои талаботи нигоҳдории моддаҳои тарканда дар анборҳо;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Таркиби химиявӣ;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Ҳолати физикӣ;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Хатарнокии моддаҳои тарканда дар анбор;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Харорати манфии ҳавои анбор;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77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Суръати детонатсияи тротил-ро нишон диҳед?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8000м/с;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7000м/с;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9000м/к;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5000м/г;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6000м/мм;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78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Бризантнокии тротил-ро нишон диҳед?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18мм;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12мм;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20мм;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15мм;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25мм;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79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10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6</w:t>
      </w:r>
      <w:r w:rsidRPr="00824C59">
        <w:rPr>
          <w:rFonts w:ascii="Palatino Linotype" w:hAnsi="Palatino Linotype"/>
          <w:sz w:val="28"/>
          <w:szCs w:val="28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 xml:space="preserve">2 </w:t>
      </w:r>
      <w:r w:rsidRPr="00824C59">
        <w:rPr>
          <w:rFonts w:ascii="Palatino Linotype" w:hAnsi="Palatino Linotype"/>
          <w:sz w:val="28"/>
          <w:szCs w:val="28"/>
        </w:rPr>
        <w:t>ба кадом моддаи тарканда мансуб аст?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Тротил;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Динитронафталин;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Тетрил;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Тен;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Гексоген;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80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тетрил-ро нишон дихед?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(С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6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 xml:space="preserve">2 </w:t>
      </w:r>
      <w:r w:rsidRPr="00824C59">
        <w:rPr>
          <w:rFonts w:ascii="Palatino Linotype" w:hAnsi="Palatino Linotype"/>
          <w:sz w:val="28"/>
          <w:szCs w:val="28"/>
        </w:rPr>
        <w:t>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6</w:t>
      </w:r>
      <w:r w:rsidRPr="00824C59">
        <w:rPr>
          <w:rFonts w:ascii="Palatino Linotype" w:hAnsi="Palatino Linotype"/>
          <w:sz w:val="28"/>
          <w:szCs w:val="28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4</w:t>
      </w:r>
      <w:r>
        <w:rPr>
          <w:rFonts w:ascii="Palatino Linotype" w:hAnsi="Palatino Linotype"/>
          <w:sz w:val="28"/>
          <w:szCs w:val="28"/>
          <w:vertAlign w:val="subscript"/>
        </w:rPr>
        <w:t xml:space="preserve">; </w:t>
      </w:r>
    </w:p>
    <w:p w:rsidR="004C0043" w:rsidRPr="00975AD6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en-US"/>
        </w:rPr>
      </w:pPr>
      <w:r w:rsidRPr="00975AD6">
        <w:rPr>
          <w:rFonts w:ascii="Palatino Linotype" w:hAnsi="Palatino Linotype"/>
          <w:sz w:val="28"/>
          <w:szCs w:val="28"/>
          <w:lang w:val="en-US"/>
        </w:rPr>
        <w:t xml:space="preserve">$D) 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6</w:t>
      </w:r>
      <w:r w:rsidRPr="00975AD6">
        <w:rPr>
          <w:rFonts w:ascii="Palatino Linotype" w:hAnsi="Palatino Linotype"/>
          <w:sz w:val="28"/>
          <w:szCs w:val="28"/>
          <w:lang w:val="en-US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O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975AD6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975AD6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6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(HO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81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Тетрил чи гуна моддаи тарканда аст?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Моддаи таркандаи таъсираш суст мебошад, ки дар шакли хока истеҳсол шуда, рангаш зард мебошад;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Моддаи таркандаи кристаллии хурдзара буда рангаш зард мебошад;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Хокаи кристалии рангаш сафед мебошад;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Хока хамираи рангаш зард мебошад;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Ҷавоби дуруст нест;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82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Динитронафталин чи гуна моддаи тарканда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Моддаи таркандаи таъсираш суст мебошад, ки дар шакли хока истехсол шуда рангаш зард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Моддаи таркаи таъсираш гуногун аст;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Хокаи кристалии рангаш сафед;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Хокаи хурдзараи рангаш сафед;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Ҷавоби дуруст нест;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83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тен-ро нишон дихед 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HO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(NO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4;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(N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 Pb(N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vertAlign w:val="subscript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10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6</w:t>
      </w:r>
      <w:r w:rsidRPr="00824C59">
        <w:rPr>
          <w:rFonts w:ascii="Palatino Linotype" w:hAnsi="Palatino Linotype"/>
          <w:sz w:val="28"/>
          <w:szCs w:val="28"/>
          <w:lang w:val="en-US"/>
        </w:rPr>
        <w:t>(NO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84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Суръати детонатсияи тен-ро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8200-8700м/с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7200-7700м/с;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7000-7100м/с;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6500-6800м/с 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6000-6300м/с;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85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Қобилияти кории тен-ро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500см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900см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920см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700см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750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86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Бризантнокии тен-ро нион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35-36мм;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30-32мм;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40-43мм;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45-48мм;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25-26мм;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87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Тен чи гуна моддаи тарканда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Хокаи хурдзараи рангаш сафед;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Хокаи кристалии рангаш сафед;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Моддаи таркандаи рангаш зард;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Моддаи таркандаи таъсираш гуногун аст;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Чавоби дуруст нест;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88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Миқдори гази таркандаро ба кадом роҳҳо муайян мекунанд?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Таҷрибавӣ, назариявӣ, ва реаксиявӣ;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Химявӣ, физикӣ ва механикӣ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Механикӣ ва техникӣ;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Физикӣ тачрибавӣ;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Ҷавоби дуруст нест;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89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Коэффитсиенти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сахтии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ҷинсҳои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кӯҳиро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рӯи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кадом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чадвал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муайян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мекунанд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М.М. Протодьяконов;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Ч.Моос;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Чадвали Б;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Г.И Гесса;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В.Д Болшаков;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@9</w:t>
      </w:r>
      <w:r w:rsidRPr="00824C59">
        <w:rPr>
          <w:rFonts w:ascii="Palatino Linotype" w:hAnsi="Palatino Linotype"/>
          <w:sz w:val="28"/>
          <w:szCs w:val="28"/>
          <w:lang w:val="tg-Cyrl-TJ"/>
        </w:rPr>
        <w:t>0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Бори аввал системаи сипар аз тарафи кадом олим сохта шуд</w:t>
      </w:r>
      <w:r>
        <w:rPr>
          <w:rFonts w:ascii="Palatino Linotype" w:hAnsi="Palatino Linotype"/>
          <w:sz w:val="28"/>
          <w:szCs w:val="28"/>
        </w:rPr>
        <w:t xml:space="preserve">?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Муҳандисӣ кӯҳкорӣ англис М. Брунел;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Муҳандисӣ кӯҳкорӣ англис М. Врунел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Муҳандисӣ кӯҳкорӣ англис Б. Маркс;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Муҳандисӣ кӯҳкорӣ англис М. Тюнел;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Муҳандисӣ кӯҳкорӣ англис англис Маркстон Б;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91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Кадом сол системаи сипар сохта шуд?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1825-1845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1745-1778;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1700- 2750;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1988-1900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1900-1959;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92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Лазер-ро кадом сол кашф карданд?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Соли 1597;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Соли 1500;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Соли 1964;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Соли 1678;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Соли 1600;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93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Пармаҷоҳ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гуфта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меноманд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Шакли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слиндирии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геометриест</w:t>
      </w:r>
      <w:r w:rsidRPr="00975AD6">
        <w:rPr>
          <w:rFonts w:ascii="Palatino Linotype" w:hAnsi="Palatino Linotype"/>
          <w:sz w:val="28"/>
          <w:szCs w:val="28"/>
        </w:rPr>
        <w:t>,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кутраш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50</w:t>
      </w:r>
      <w:r w:rsidRPr="00824C59">
        <w:rPr>
          <w:rFonts w:ascii="Palatino Linotype" w:hAnsi="Palatino Linotype"/>
          <w:sz w:val="28"/>
          <w:szCs w:val="28"/>
        </w:rPr>
        <w:t>мм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зиёд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чуқуриаш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зиёда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20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Шакли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слиндирии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геометрие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қутраш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85</w:t>
      </w:r>
      <w:r w:rsidRPr="00824C59">
        <w:rPr>
          <w:rFonts w:ascii="Palatino Linotype" w:hAnsi="Palatino Linotype"/>
          <w:sz w:val="28"/>
          <w:szCs w:val="28"/>
        </w:rPr>
        <w:t>мм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зиёд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чуқуриаш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зиёда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30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Шакли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слиндирии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геометрие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қутраш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75</w:t>
      </w:r>
      <w:r w:rsidRPr="00824C59">
        <w:rPr>
          <w:rFonts w:ascii="Palatino Linotype" w:hAnsi="Palatino Linotype"/>
          <w:sz w:val="28"/>
          <w:szCs w:val="28"/>
        </w:rPr>
        <w:t>мм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зиёд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чуқуриаш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зиёда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32 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D</w:t>
      </w:r>
      <w:r w:rsidRPr="00975AD6">
        <w:rPr>
          <w:rFonts w:ascii="Palatino Linotype" w:hAnsi="Palatino Linotype"/>
          <w:sz w:val="28"/>
          <w:szCs w:val="28"/>
        </w:rPr>
        <w:t xml:space="preserve">)  </w:t>
      </w:r>
      <w:r w:rsidRPr="00824C59">
        <w:rPr>
          <w:rFonts w:ascii="Palatino Linotype" w:hAnsi="Palatino Linotype"/>
          <w:sz w:val="28"/>
          <w:szCs w:val="28"/>
        </w:rPr>
        <w:t>Ҳамаи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ҷавобҳо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дуруст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E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сӯрохии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хурдакакӣ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доирамонанди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нақбҳои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диаметраш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75 </w:t>
      </w:r>
      <w:r w:rsidRPr="00824C59">
        <w:rPr>
          <w:rFonts w:ascii="Palatino Linotype" w:hAnsi="Palatino Linotype"/>
          <w:sz w:val="28"/>
          <w:szCs w:val="28"/>
        </w:rPr>
        <w:t>то</w:t>
      </w:r>
      <w:r w:rsidRPr="00975AD6">
        <w:rPr>
          <w:rFonts w:ascii="Palatino Linotype" w:hAnsi="Palatino Linotype"/>
          <w:sz w:val="28"/>
          <w:szCs w:val="28"/>
        </w:rPr>
        <w:t xml:space="preserve"> 300 </w:t>
      </w:r>
      <w:r w:rsidRPr="00824C59">
        <w:rPr>
          <w:rFonts w:ascii="Palatino Linotype" w:hAnsi="Palatino Linotype"/>
          <w:sz w:val="28"/>
          <w:szCs w:val="28"/>
        </w:rPr>
        <w:t>мм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чуқурияш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то</w:t>
      </w:r>
      <w:r w:rsidRPr="00975AD6">
        <w:rPr>
          <w:rFonts w:ascii="Palatino Linotype" w:hAnsi="Palatino Linotype"/>
          <w:sz w:val="28"/>
          <w:szCs w:val="28"/>
        </w:rPr>
        <w:t xml:space="preserve"> 5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мебошад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94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Ҳангоми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гузаронидани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нақбҳои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омӯзишии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геологӣ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кадом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намуди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вайронкуниҳои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ҷинсҳои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истифода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менамоянд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Динаминт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порох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дастгоҳҳои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пармагарӣ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комбайнҳои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дастгоҳҳои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механики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асосӣ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шароитҳои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ҳарорати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баланд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лазерҳо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Лазер, моддаҳои пиротехникӣ ва тракторҳо;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аслиҳаҳои вайронкунии ҷисҳои сахт дар қаъри Замин;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Техникаҳои кории кӯҳии геологӣ;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95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Чанд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усули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вйронкунии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ҷинсҳои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кӯҳиро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медонед</w:t>
      </w:r>
      <w:r w:rsidRPr="00975AD6">
        <w:rPr>
          <w:rFonts w:ascii="Palatino Linotype" w:hAnsi="Palatino Linotype"/>
          <w:sz w:val="28"/>
          <w:szCs w:val="28"/>
        </w:rPr>
        <w:t xml:space="preserve"> 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2;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4;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6;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8;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3;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96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таркадаро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вобаста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усули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коркард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истифодабарии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конҳои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канданиҳо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фоиданок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чанд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гурӯҳ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тақсим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мекунанд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5;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4;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3;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6;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8;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97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таркандае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синфӣ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панҷум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қарор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доранд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гуна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</w:t>
      </w:r>
      <w:r w:rsidRPr="00824C59">
        <w:rPr>
          <w:rFonts w:ascii="Palatino Linotype" w:hAnsi="Palatino Linotype"/>
          <w:iCs/>
          <w:sz w:val="28"/>
          <w:szCs w:val="28"/>
        </w:rPr>
        <w:t>да</w:t>
      </w:r>
      <w:r w:rsidRPr="00975AD6">
        <w:rPr>
          <w:rFonts w:ascii="Palatino Linotype" w:hAnsi="Palatino Linotype"/>
          <w:iCs/>
          <w:sz w:val="28"/>
          <w:szCs w:val="28"/>
        </w:rPr>
        <w:t xml:space="preserve"> </w:t>
      </w:r>
      <w:r w:rsidRPr="00824C59">
        <w:rPr>
          <w:rFonts w:ascii="Palatino Linotype" w:hAnsi="Palatino Linotype"/>
          <w:iCs/>
          <w:sz w:val="28"/>
          <w:szCs w:val="28"/>
        </w:rPr>
        <w:t>мебошанд</w:t>
      </w:r>
      <w:r w:rsidRPr="00975AD6">
        <w:rPr>
          <w:rFonts w:ascii="Palatino Linotype" w:hAnsi="Palatino Linotype"/>
          <w:iCs/>
          <w:sz w:val="28"/>
          <w:szCs w:val="28"/>
        </w:rPr>
        <w:t>?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Сахт тарканда;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Детонатсияааш баланд;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Моддаи таркандаи баланд ҳимоякардашуда;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Суст тарканда;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ҳимоянакардашуда;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98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Зичии сурби нитрогенолуд-ро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4.7 </w:t>
      </w:r>
      <w:r w:rsidRPr="00824C59">
        <w:rPr>
          <w:rFonts w:ascii="Palatino Linotype" w:hAnsi="Palatino Linotype"/>
          <w:sz w:val="28"/>
          <w:szCs w:val="28"/>
        </w:rPr>
        <w:t>кг</w:t>
      </w:r>
      <w:r w:rsidRPr="00824C59">
        <w:rPr>
          <w:rFonts w:ascii="Palatino Linotype" w:hAnsi="Palatino Linotype"/>
          <w:sz w:val="28"/>
          <w:szCs w:val="28"/>
          <w:lang w:val="en-US"/>
        </w:rPr>
        <w:t>/</w:t>
      </w:r>
      <w:r w:rsidRPr="00824C59">
        <w:rPr>
          <w:rFonts w:ascii="Palatino Linotype" w:hAnsi="Palatino Linotype"/>
          <w:sz w:val="28"/>
          <w:szCs w:val="28"/>
        </w:rPr>
        <w:t>дм</w:t>
      </w:r>
      <w:r w:rsidRPr="00824C59">
        <w:rPr>
          <w:rFonts w:ascii="Palatino Linotype" w:hAnsi="Palatino Linotype"/>
          <w:sz w:val="28"/>
          <w:szCs w:val="28"/>
          <w:vertAlign w:val="super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4,6 </w:t>
      </w:r>
      <w:r w:rsidRPr="00824C59">
        <w:rPr>
          <w:rFonts w:ascii="Palatino Linotype" w:hAnsi="Palatino Linotype"/>
          <w:sz w:val="28"/>
          <w:szCs w:val="28"/>
        </w:rPr>
        <w:t>кг</w:t>
      </w:r>
      <w:r w:rsidRPr="00824C59">
        <w:rPr>
          <w:rFonts w:ascii="Palatino Linotype" w:hAnsi="Palatino Linotype"/>
          <w:sz w:val="28"/>
          <w:szCs w:val="28"/>
          <w:lang w:val="en-US"/>
        </w:rPr>
        <w:t>/</w:t>
      </w:r>
      <w:r w:rsidRPr="00824C59">
        <w:rPr>
          <w:rFonts w:ascii="Palatino Linotype" w:hAnsi="Palatino Linotype"/>
          <w:sz w:val="28"/>
          <w:szCs w:val="28"/>
        </w:rPr>
        <w:t>дм</w:t>
      </w:r>
      <w:r w:rsidRPr="00824C59">
        <w:rPr>
          <w:rFonts w:ascii="Palatino Linotype" w:hAnsi="Palatino Linotype"/>
          <w:sz w:val="28"/>
          <w:szCs w:val="28"/>
          <w:vertAlign w:val="super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4,8 кг/дм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4.9 кг/дм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4.4 кг/дм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99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Ҳарорати таркиши сурби нитрогенолуд-ро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330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о</w:t>
      </w:r>
      <w:r w:rsidRPr="00824C59">
        <w:rPr>
          <w:rFonts w:ascii="Palatino Linotype" w:hAnsi="Palatino Linotype"/>
          <w:sz w:val="28"/>
          <w:szCs w:val="28"/>
        </w:rPr>
        <w:t>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333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о</w:t>
      </w:r>
      <w:r w:rsidRPr="00824C59">
        <w:rPr>
          <w:rFonts w:ascii="Palatino Linotype" w:hAnsi="Palatino Linotype"/>
          <w:sz w:val="28"/>
          <w:szCs w:val="28"/>
        </w:rPr>
        <w:t>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350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о</w:t>
      </w:r>
      <w:r w:rsidRPr="00824C59">
        <w:rPr>
          <w:rFonts w:ascii="Palatino Linotype" w:hAnsi="Palatino Linotype"/>
          <w:sz w:val="28"/>
          <w:szCs w:val="28"/>
        </w:rPr>
        <w:t>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220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о</w:t>
      </w:r>
      <w:r w:rsidRPr="00824C59">
        <w:rPr>
          <w:rFonts w:ascii="Palatino Linotype" w:hAnsi="Palatino Linotype"/>
          <w:sz w:val="28"/>
          <w:szCs w:val="28"/>
        </w:rPr>
        <w:t>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180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о</w:t>
      </w:r>
      <w:r w:rsidRPr="00824C59">
        <w:rPr>
          <w:rFonts w:ascii="Palatino Linotype" w:hAnsi="Palatino Linotype"/>
          <w:sz w:val="28"/>
          <w:szCs w:val="28"/>
        </w:rPr>
        <w:t>С;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@100.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Суръати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паҳншавии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мавҷи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таракиши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сурби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нитрогенолуд</w:t>
      </w:r>
      <w:r w:rsidRPr="00975AD6">
        <w:rPr>
          <w:rFonts w:ascii="Palatino Linotype" w:hAnsi="Palatino Linotype"/>
          <w:sz w:val="28"/>
          <w:szCs w:val="28"/>
        </w:rPr>
        <w:t>-</w:t>
      </w:r>
      <w:r w:rsidRPr="00824C59">
        <w:rPr>
          <w:rFonts w:ascii="Palatino Linotype" w:hAnsi="Palatino Linotype"/>
          <w:sz w:val="28"/>
          <w:szCs w:val="28"/>
        </w:rPr>
        <w:t>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нишон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диҳед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4500м/с;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5550м/с;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5300 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6500 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1500м/с;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101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Суръати сурби нитрогенолудро дар кадом намуди гипозаҳо ҷудо мекунанд?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Нуқрагӣ;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Алюминӣ ва оҳанӣ;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Тиллоӣ ва сурбӣ;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Мисӣ;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Алюминӣ, қоғазӣ;</w:t>
      </w:r>
    </w:p>
    <w:p w:rsidR="004C0043" w:rsidRPr="00975AD6" w:rsidRDefault="004C0043" w:rsidP="00A37FE7">
      <w:pPr>
        <w:pStyle w:val="ListParagraph"/>
        <w:spacing w:after="0"/>
        <w:ind w:left="0" w:firstLine="142"/>
        <w:jc w:val="both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102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jc w:val="both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муайян намудани миқдори рахнакҳоро нишон диҳед</w:t>
      </w:r>
      <w:r>
        <w:rPr>
          <w:rFonts w:ascii="Palatino Linotype" w:hAnsi="Palatino Linotype"/>
          <w:sz w:val="28"/>
          <w:szCs w:val="28"/>
        </w:rPr>
        <w:t>?</w:t>
      </w:r>
    </w:p>
    <w:p w:rsidR="004C0043" w:rsidRPr="007B1823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en-US"/>
        </w:rPr>
      </w:pPr>
      <w:r w:rsidRPr="007B1823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en-US"/>
        </w:rPr>
        <w:t>N</w:t>
      </w:r>
      <w:r w:rsidRPr="007B1823">
        <w:rPr>
          <w:rFonts w:ascii="Palatino Linotype" w:hAnsi="Palatino Linotype"/>
          <w:sz w:val="28"/>
          <w:szCs w:val="28"/>
          <w:lang w:val="en-US"/>
        </w:rPr>
        <w:t>=</w:t>
      </w:r>
      <w:r w:rsidRPr="00824C59">
        <w:rPr>
          <w:rFonts w:ascii="Palatino Linotype" w:hAnsi="Palatino Linotype"/>
          <w:sz w:val="28"/>
          <w:szCs w:val="28"/>
          <w:lang w:val="en-US"/>
        </w:rPr>
        <w:t>Q</w:t>
      </w:r>
      <w:r w:rsidRPr="007B1823">
        <w:rPr>
          <w:rFonts w:ascii="Palatino Linotype" w:hAnsi="Palatino Linotype"/>
          <w:sz w:val="28"/>
          <w:szCs w:val="28"/>
          <w:lang w:val="en-US"/>
        </w:rPr>
        <w:t>/</w:t>
      </w:r>
      <w:r w:rsidRPr="00824C59">
        <w:rPr>
          <w:rFonts w:ascii="Palatino Linotype" w:hAnsi="Palatino Linotype"/>
          <w:sz w:val="28"/>
          <w:szCs w:val="28"/>
          <w:lang w:val="en-US"/>
        </w:rPr>
        <w:t>S</w:t>
      </w:r>
      <w:r w:rsidRPr="007B1823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7B1823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en-US"/>
        </w:rPr>
      </w:pPr>
      <w:r w:rsidRPr="007B1823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en-US"/>
        </w:rPr>
        <w:t>N</w:t>
      </w:r>
      <w:r w:rsidRPr="007B1823">
        <w:rPr>
          <w:rFonts w:ascii="Palatino Linotype" w:hAnsi="Palatino Linotype"/>
          <w:sz w:val="28"/>
          <w:szCs w:val="28"/>
          <w:lang w:val="en-US"/>
        </w:rPr>
        <w:t>=1.27.</w:t>
      </w:r>
      <w:r w:rsidRPr="00824C59">
        <w:rPr>
          <w:rFonts w:ascii="Palatino Linotype" w:hAnsi="Palatino Linotype"/>
          <w:sz w:val="28"/>
          <w:szCs w:val="28"/>
          <w:lang w:val="en-US"/>
        </w:rPr>
        <w:t>S</w:t>
      </w:r>
      <w:r w:rsidRPr="007B1823">
        <w:rPr>
          <w:rFonts w:ascii="Palatino Linotype" w:hAnsi="Palatino Linotype"/>
          <w:sz w:val="28"/>
          <w:szCs w:val="28"/>
          <w:lang w:val="en-US"/>
        </w:rPr>
        <w:t>/</w:t>
      </w:r>
      <w:r w:rsidRPr="00824C59">
        <w:rPr>
          <w:rFonts w:ascii="Palatino Linotype" w:hAnsi="Palatino Linotype"/>
          <w:sz w:val="28"/>
          <w:szCs w:val="28"/>
          <w:lang w:val="en-US"/>
        </w:rPr>
        <w:t>Q</w:t>
      </w:r>
      <w:r w:rsidRPr="007B1823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7B1823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en-US"/>
        </w:rPr>
        <w:t>N</w:t>
      </w:r>
      <w:r w:rsidRPr="007B1823">
        <w:rPr>
          <w:rFonts w:ascii="Palatino Linotype" w:hAnsi="Palatino Linotype"/>
          <w:sz w:val="28"/>
          <w:szCs w:val="28"/>
          <w:lang w:val="en-US"/>
        </w:rPr>
        <w:t>=1.27</w:t>
      </w:r>
      <w:r w:rsidRPr="00824C59">
        <w:rPr>
          <w:rFonts w:ascii="Palatino Linotype" w:hAnsi="Palatino Linotype"/>
          <w:sz w:val="28"/>
          <w:szCs w:val="28"/>
          <w:lang w:val="en-US"/>
        </w:rPr>
        <w:t>Lq</w:t>
      </w:r>
      <w:r w:rsidRPr="007B1823">
        <w:rPr>
          <w:rFonts w:ascii="Palatino Linotype" w:hAnsi="Palatino Linotype"/>
          <w:sz w:val="28"/>
          <w:szCs w:val="28"/>
          <w:lang w:val="en-US"/>
        </w:rPr>
        <w:t>/</w:t>
      </w:r>
      <w:r w:rsidRPr="00824C59">
        <w:rPr>
          <w:rFonts w:ascii="Palatino Linotype" w:hAnsi="Palatino Linotype"/>
          <w:sz w:val="28"/>
          <w:szCs w:val="28"/>
          <w:lang w:val="en-US"/>
        </w:rPr>
        <w:t>S</w:t>
      </w:r>
      <w:r w:rsidRPr="00824C59">
        <w:rPr>
          <w:rFonts w:ascii="Palatino Linotype" w:hAnsi="Palatino Linotype"/>
          <w:sz w:val="28"/>
          <w:szCs w:val="28"/>
        </w:rPr>
        <w:t>пр</w:t>
      </w:r>
      <w:r w:rsidRPr="007B1823">
        <w:rPr>
          <w:rFonts w:ascii="Palatino Linotype" w:hAnsi="Palatino Linotype"/>
          <w:sz w:val="28"/>
          <w:szCs w:val="28"/>
          <w:lang w:val="en-US"/>
        </w:rPr>
        <w:t>/∆/</w:t>
      </w:r>
      <w:r w:rsidRPr="00824C59">
        <w:rPr>
          <w:rFonts w:ascii="Palatino Linotype" w:hAnsi="Palatino Linotype"/>
          <w:sz w:val="28"/>
          <w:szCs w:val="28"/>
        </w:rPr>
        <w:t>кзшп</w:t>
      </w:r>
      <w:r w:rsidRPr="007B1823">
        <w:rPr>
          <w:rFonts w:ascii="Palatino Linotype" w:hAnsi="Palatino Linotype"/>
          <w:sz w:val="28"/>
          <w:szCs w:val="28"/>
          <w:lang w:val="en-US"/>
        </w:rPr>
        <w:t>.</w:t>
      </w:r>
      <w:r w:rsidRPr="00824C59">
        <w:rPr>
          <w:rFonts w:ascii="Palatino Linotype" w:hAnsi="Palatino Linotype"/>
          <w:sz w:val="28"/>
          <w:szCs w:val="28"/>
        </w:rPr>
        <w:t>ρ</w:t>
      </w:r>
      <w:r w:rsidRPr="007B1823">
        <w:rPr>
          <w:rFonts w:ascii="Palatino Linotype" w:hAnsi="Palatino Linotype"/>
          <w:sz w:val="28"/>
          <w:szCs w:val="28"/>
          <w:lang w:val="en-US"/>
        </w:rPr>
        <w:t>+√</w:t>
      </w:r>
      <w:r w:rsidRPr="00824C59">
        <w:rPr>
          <w:rFonts w:ascii="Palatino Linotype" w:hAnsi="Palatino Linotype"/>
          <w:sz w:val="28"/>
          <w:szCs w:val="28"/>
          <w:lang w:val="en-US"/>
        </w:rPr>
        <w:t>S</w:t>
      </w:r>
      <w:r w:rsidRPr="007B1823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en-US"/>
        </w:rPr>
      </w:pPr>
      <w:r w:rsidRPr="00975AD6">
        <w:rPr>
          <w:rFonts w:ascii="Palatino Linotype" w:hAnsi="Palatino Linotype"/>
          <w:sz w:val="28"/>
          <w:szCs w:val="28"/>
          <w:lang w:val="en-US"/>
        </w:rPr>
        <w:t xml:space="preserve">$D)  </w:t>
      </w:r>
      <w:r w:rsidRPr="00824C59">
        <w:rPr>
          <w:rFonts w:ascii="Palatino Linotype" w:hAnsi="Palatino Linotype"/>
          <w:sz w:val="28"/>
          <w:szCs w:val="28"/>
          <w:lang w:val="en-US"/>
        </w:rPr>
        <w:t>N</w:t>
      </w:r>
      <w:r w:rsidRPr="00975AD6">
        <w:rPr>
          <w:rFonts w:ascii="Palatino Linotype" w:hAnsi="Palatino Linotype"/>
          <w:sz w:val="28"/>
          <w:szCs w:val="28"/>
          <w:lang w:val="en-US"/>
        </w:rPr>
        <w:t>=</w:t>
      </w:r>
      <w:r w:rsidRPr="00824C59">
        <w:rPr>
          <w:rFonts w:ascii="Palatino Linotype" w:hAnsi="Palatino Linotype"/>
          <w:sz w:val="28"/>
          <w:szCs w:val="28"/>
          <w:lang w:val="en-US"/>
        </w:rPr>
        <w:t>Q</w:t>
      </w:r>
      <w:r w:rsidRPr="00975AD6">
        <w:rPr>
          <w:rFonts w:ascii="Palatino Linotype" w:hAnsi="Palatino Linotype"/>
          <w:sz w:val="28"/>
          <w:szCs w:val="28"/>
          <w:lang w:val="en-US"/>
        </w:rPr>
        <w:t>.</w:t>
      </w:r>
      <w:r w:rsidRPr="00824C59">
        <w:rPr>
          <w:rFonts w:ascii="Palatino Linotype" w:hAnsi="Palatino Linotype"/>
          <w:sz w:val="28"/>
          <w:szCs w:val="28"/>
          <w:lang w:val="en-US"/>
        </w:rPr>
        <w:t>n</w:t>
      </w:r>
      <w:r w:rsidRPr="00975AD6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en-US"/>
        </w:rPr>
        <w:t>N</w:t>
      </w:r>
      <w:r w:rsidRPr="00975AD6">
        <w:rPr>
          <w:rFonts w:ascii="Palatino Linotype" w:hAnsi="Palatino Linotype"/>
          <w:sz w:val="28"/>
          <w:szCs w:val="28"/>
          <w:lang w:val="en-US"/>
        </w:rPr>
        <w:t>=</w:t>
      </w:r>
      <w:r w:rsidRPr="00824C59">
        <w:rPr>
          <w:rFonts w:ascii="Palatino Linotype" w:hAnsi="Palatino Linotype"/>
          <w:sz w:val="28"/>
          <w:szCs w:val="28"/>
          <w:lang w:val="en-US"/>
        </w:rPr>
        <w:t>q</w:t>
      </w:r>
      <w:r w:rsidRPr="00975AD6">
        <w:rPr>
          <w:rFonts w:ascii="Palatino Linotype" w:hAnsi="Palatino Linotype"/>
          <w:sz w:val="28"/>
          <w:szCs w:val="28"/>
          <w:lang w:val="en-US"/>
        </w:rPr>
        <w:t>.</w:t>
      </w:r>
      <w:r w:rsidRPr="00824C59">
        <w:rPr>
          <w:rFonts w:ascii="Palatino Linotype" w:hAnsi="Palatino Linotype"/>
          <w:sz w:val="28"/>
          <w:szCs w:val="28"/>
          <w:lang w:val="en-US"/>
        </w:rPr>
        <w:t>S</w:t>
      </w:r>
      <w:r w:rsidRPr="00824C59">
        <w:rPr>
          <w:rFonts w:ascii="Palatino Linotype" w:hAnsi="Palatino Linotype"/>
          <w:sz w:val="28"/>
          <w:szCs w:val="28"/>
        </w:rPr>
        <w:t>пр</w:t>
      </w:r>
      <w:r w:rsidRPr="00975AD6">
        <w:rPr>
          <w:rFonts w:ascii="Palatino Linotype" w:hAnsi="Palatino Linotype"/>
          <w:sz w:val="28"/>
          <w:szCs w:val="28"/>
          <w:lang w:val="en-US"/>
        </w:rPr>
        <w:t>.</w:t>
      </w:r>
      <w:r w:rsidRPr="00824C59">
        <w:rPr>
          <w:rFonts w:ascii="Palatino Linotype" w:hAnsi="Palatino Linotype"/>
          <w:sz w:val="28"/>
          <w:szCs w:val="28"/>
          <w:lang w:val="en-US"/>
        </w:rPr>
        <w:t>L</w:t>
      </w:r>
      <w:r w:rsidRPr="00824C59">
        <w:rPr>
          <w:rFonts w:ascii="Palatino Linotype" w:hAnsi="Palatino Linotype"/>
          <w:sz w:val="28"/>
          <w:szCs w:val="28"/>
        </w:rPr>
        <w:t>зах</w:t>
      </w:r>
      <w:r w:rsidRPr="00975AD6">
        <w:rPr>
          <w:rFonts w:ascii="Palatino Linotype" w:hAnsi="Palatino Linotype"/>
          <w:sz w:val="28"/>
          <w:szCs w:val="28"/>
          <w:lang w:val="en-US"/>
        </w:rPr>
        <w:t>/</w:t>
      </w:r>
      <w:r w:rsidRPr="00824C59">
        <w:rPr>
          <w:rFonts w:ascii="Palatino Linotype" w:hAnsi="Palatino Linotype"/>
          <w:sz w:val="28"/>
          <w:szCs w:val="28"/>
          <w:lang w:val="en-US"/>
        </w:rPr>
        <w:t>S</w:t>
      </w:r>
      <w:r w:rsidRPr="00824C59">
        <w:rPr>
          <w:rFonts w:ascii="Palatino Linotype" w:hAnsi="Palatino Linotype"/>
          <w:sz w:val="28"/>
          <w:szCs w:val="28"/>
        </w:rPr>
        <w:t>пр</w:t>
      </w:r>
      <w:r w:rsidRPr="00975AD6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103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Моддаҳои таркандаро вобаста ба кадом омилҳо интихоб менамоянд</w:t>
      </w:r>
      <w:r>
        <w:rPr>
          <w:rFonts w:ascii="Palatino Linotype" w:hAnsi="Palatino Linotype"/>
          <w:sz w:val="28"/>
          <w:szCs w:val="28"/>
          <w:lang w:val="tt-RU"/>
        </w:rPr>
        <w:t>?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>Сахтии ҷинсҳои кӯҳӣ, хатарнокии фазои нақб аз ҳисоби газу чангӣ тарканда;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>ҷинси кӯҳӣ, фишори кӯҳӣ;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t>фазои хатарнокӣ нақб, ҳаракатҳои тектоникӣ;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газу чанг, ва фазои радиоактивияти кон;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tt-RU"/>
        </w:rPr>
        <w:t>метан, пропан ва ғ;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 xml:space="preserve">@104.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 xml:space="preserve">Формулаи химиявии 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селлюлоза-ро нишон диҳед?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C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3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H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6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O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9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C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2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H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4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O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8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$C) 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C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4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H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10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O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21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$D) 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 xml:space="preserve"> C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6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H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8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O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24;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tt-RU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C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6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H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10</w:t>
      </w:r>
      <w:r w:rsidRPr="00824C59">
        <w:rPr>
          <w:rFonts w:ascii="Palatino Linotype" w:hAnsi="Palatino Linotype" w:cs="Calibri"/>
          <w:sz w:val="28"/>
          <w:szCs w:val="28"/>
          <w:lang w:val="tt-RU"/>
        </w:rPr>
        <w:t>O</w:t>
      </w:r>
      <w:r w:rsidRPr="00824C59">
        <w:rPr>
          <w:rFonts w:ascii="Palatino Linotype" w:hAnsi="Palatino Linotype" w:cs="Calibri"/>
          <w:sz w:val="28"/>
          <w:szCs w:val="28"/>
          <w:vertAlign w:val="subscript"/>
          <w:lang w:val="tt-RU"/>
        </w:rPr>
        <w:t>5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105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Қобилияти кории тэн-ро нишон диҳед?</w:t>
      </w:r>
    </w:p>
    <w:p w:rsidR="004C0043" w:rsidRPr="007B1823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 w:rsidRPr="007B1823"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>467см</w:t>
      </w:r>
      <w:r w:rsidRPr="00824C59">
        <w:rPr>
          <w:rFonts w:ascii="Palatino Linotype" w:hAnsi="Palatino Linotype"/>
          <w:sz w:val="28"/>
          <w:szCs w:val="28"/>
          <w:vertAlign w:val="superscript"/>
          <w:lang w:val="tt-RU"/>
        </w:rPr>
        <w:t>3</w:t>
      </w:r>
      <w:r w:rsidRPr="007B1823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7B1823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 w:rsidRPr="007B1823"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>657см</w:t>
      </w:r>
      <w:r w:rsidRPr="00824C59">
        <w:rPr>
          <w:rFonts w:ascii="Palatino Linotype" w:hAnsi="Palatino Linotype"/>
          <w:sz w:val="28"/>
          <w:szCs w:val="28"/>
          <w:vertAlign w:val="superscript"/>
          <w:lang w:val="tt-RU"/>
        </w:rPr>
        <w:t>3</w:t>
      </w:r>
      <w:r w:rsidRPr="007B1823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7B1823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 w:rsidRPr="007B1823">
        <w:rPr>
          <w:rFonts w:ascii="Palatino Linotype" w:hAnsi="Palatino Linotype"/>
          <w:sz w:val="28"/>
          <w:szCs w:val="28"/>
          <w:lang w:val="tt-RU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t>235см</w:t>
      </w:r>
      <w:r w:rsidRPr="00824C59">
        <w:rPr>
          <w:rFonts w:ascii="Palatino Linotype" w:hAnsi="Palatino Linotype"/>
          <w:sz w:val="28"/>
          <w:szCs w:val="28"/>
          <w:vertAlign w:val="superscript"/>
          <w:lang w:val="tt-RU"/>
        </w:rPr>
        <w:t>3</w:t>
      </w:r>
      <w:r w:rsidRPr="007B1823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7B1823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 w:rsidRPr="007B1823">
        <w:rPr>
          <w:rFonts w:ascii="Palatino Linotype" w:hAnsi="Palatino Linotype"/>
          <w:sz w:val="28"/>
          <w:szCs w:val="28"/>
          <w:lang w:val="tt-RU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500 </w:t>
      </w:r>
      <w:r w:rsidRPr="00824C59">
        <w:rPr>
          <w:rFonts w:ascii="Palatino Linotype" w:hAnsi="Palatino Linotype"/>
          <w:sz w:val="28"/>
          <w:szCs w:val="28"/>
          <w:vertAlign w:val="superscript"/>
          <w:lang w:val="tt-RU"/>
        </w:rPr>
        <w:t>3</w:t>
      </w:r>
      <w:r w:rsidRPr="00824C59">
        <w:rPr>
          <w:rFonts w:ascii="Palatino Linotype" w:hAnsi="Palatino Linotype"/>
          <w:sz w:val="28"/>
          <w:szCs w:val="28"/>
          <w:lang w:val="tt-RU"/>
        </w:rPr>
        <w:t>см</w:t>
      </w:r>
      <w:r w:rsidRPr="007B1823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tt-RU"/>
        </w:rPr>
        <w:t>450см</w:t>
      </w:r>
      <w:r w:rsidRPr="00824C59">
        <w:rPr>
          <w:rFonts w:ascii="Palatino Linotype" w:hAnsi="Palatino Linotype"/>
          <w:sz w:val="28"/>
          <w:szCs w:val="28"/>
          <w:vertAlign w:val="superscript"/>
          <w:lang w:val="tt-RU"/>
        </w:rPr>
        <w:t>3</w:t>
      </w:r>
      <w:r w:rsidRPr="007B1823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106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Қобилияти кории гексоген-ро нишон диҳед?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>520см</w:t>
      </w:r>
      <w:r w:rsidRPr="00824C59">
        <w:rPr>
          <w:rFonts w:ascii="Palatino Linotype" w:hAnsi="Palatino Linotype"/>
          <w:sz w:val="28"/>
          <w:szCs w:val="28"/>
          <w:vertAlign w:val="superscript"/>
          <w:lang w:val="tt-RU"/>
        </w:rPr>
        <w:t>3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>610см</w:t>
      </w:r>
      <w:r w:rsidRPr="00824C59">
        <w:rPr>
          <w:rFonts w:ascii="Palatino Linotype" w:hAnsi="Palatino Linotype"/>
          <w:sz w:val="28"/>
          <w:szCs w:val="28"/>
          <w:vertAlign w:val="superscript"/>
          <w:lang w:val="tt-RU"/>
        </w:rPr>
        <w:t>3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t>459см</w:t>
      </w:r>
      <w:r w:rsidRPr="00824C59">
        <w:rPr>
          <w:rFonts w:ascii="Palatino Linotype" w:hAnsi="Palatino Linotype"/>
          <w:sz w:val="28"/>
          <w:szCs w:val="28"/>
          <w:vertAlign w:val="superscript"/>
          <w:lang w:val="tt-RU"/>
        </w:rPr>
        <w:t>3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310см</w:t>
      </w:r>
      <w:r w:rsidRPr="00824C59">
        <w:rPr>
          <w:rFonts w:ascii="Palatino Linotype" w:hAnsi="Palatino Linotype"/>
          <w:sz w:val="28"/>
          <w:szCs w:val="28"/>
          <w:vertAlign w:val="superscript"/>
          <w:lang w:val="tt-RU"/>
        </w:rPr>
        <w:t>3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tt-RU"/>
        </w:rPr>
        <w:t>230см</w:t>
      </w:r>
      <w:r w:rsidRPr="00824C59">
        <w:rPr>
          <w:rFonts w:ascii="Palatino Linotype" w:hAnsi="Palatino Linotype"/>
          <w:sz w:val="28"/>
          <w:szCs w:val="28"/>
          <w:vertAlign w:val="superscript"/>
          <w:lang w:val="tt-RU"/>
        </w:rPr>
        <w:t>3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 xml:space="preserve">@107.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Суръати детонатсияи сурби нитрогенолуд-ро нишон диҳед?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6200м/с;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5300м/с;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4600м/с;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10000м/с;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9500м/с;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108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</w:rPr>
        <w:t>ТЭН чист</w:t>
      </w:r>
      <w:r>
        <w:rPr>
          <w:rFonts w:ascii="Palatino Linotype" w:hAnsi="Palatino Linotype"/>
          <w:sz w:val="28"/>
          <w:szCs w:val="28"/>
        </w:rPr>
        <w:t>?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>Тринитроэфир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>Тротилэтилен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t>Тетранитропентаэритрит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Тринитродиэтилен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tt-RU"/>
        </w:rPr>
        <w:t>Тротилоэтилен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109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Бризантнокии нитроглитсерин-ро нишон диҳед?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975AD6"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>10мм</w:t>
      </w:r>
      <w:r w:rsidRPr="00975AD6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975AD6"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>15мм</w:t>
      </w:r>
      <w:r w:rsidRPr="00975AD6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975AD6">
        <w:rPr>
          <w:rFonts w:ascii="Palatino Linotype" w:hAnsi="Palatino Linotype"/>
          <w:sz w:val="28"/>
          <w:szCs w:val="28"/>
          <w:lang w:val="tt-RU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t>20мм</w:t>
      </w:r>
      <w:r w:rsidRPr="00975AD6"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975AD6">
        <w:rPr>
          <w:rFonts w:ascii="Palatino Linotype" w:hAnsi="Palatino Linotype"/>
          <w:sz w:val="28"/>
          <w:szCs w:val="28"/>
          <w:lang w:val="tt-RU"/>
        </w:rPr>
        <w:t xml:space="preserve">$D)  25мм;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$E) </w:t>
      </w:r>
      <w:r w:rsidRPr="00975AD6">
        <w:rPr>
          <w:rFonts w:ascii="Palatino Linotype" w:hAnsi="Palatino Linotype"/>
          <w:sz w:val="28"/>
          <w:szCs w:val="28"/>
          <w:lang w:val="tt-RU"/>
        </w:rPr>
        <w:t>30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мм</w:t>
      </w:r>
      <w:r w:rsidRPr="00975AD6">
        <w:rPr>
          <w:rFonts w:ascii="Palatino Linotype" w:hAnsi="Palatino Linotype"/>
          <w:sz w:val="28"/>
          <w:szCs w:val="28"/>
          <w:lang w:val="tt-RU"/>
        </w:rPr>
        <w:t>;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110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 xml:space="preserve">Суръати детонатсияи нитроглитсерин-ро нишон диҳед?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>аз 1165 то 9150 м/с</w:t>
      </w:r>
      <w:r>
        <w:rPr>
          <w:rFonts w:ascii="Palatino Linotype" w:hAnsi="Palatino Linotype"/>
          <w:sz w:val="28"/>
          <w:szCs w:val="28"/>
          <w:lang w:val="tt-RU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>аз 1256 то 2545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t>аз 5465 то 2156</w:t>
      </w:r>
      <w:r w:rsidRPr="00824C59">
        <w:rPr>
          <w:rFonts w:ascii="Palatino Linotype" w:hAnsi="Palatino Linotype"/>
          <w:sz w:val="28"/>
          <w:szCs w:val="28"/>
        </w:rPr>
        <w:t>;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аз 2156 то 3548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tt-RU"/>
        </w:rPr>
        <w:t>аз 2465 то 5786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@111.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Барои сарф кардани миқдори моддаҳои тарканда дар як рахнак аз кадом формула истифода менамоянд?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begin"/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53" type="#_x0000_t75" style="width:36.6pt;height:30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2813B4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2813B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q`=Q/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separate"/>
      </w:r>
      <w:r w:rsidRPr="00E316AF">
        <w:rPr>
          <w:rFonts w:ascii="Palatino Linotype" w:hAnsi="Palatino Linotype"/>
        </w:rPr>
        <w:pict>
          <v:shape id="_x0000_i1054" type="#_x0000_t75" style="width:36.6pt;height:30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2813B4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2813B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q`=Q/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end"/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begin"/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55" type="#_x0000_t75" style="width:33pt;height:30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424445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42444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q=Q/m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separate"/>
      </w:r>
      <w:r w:rsidRPr="00E316AF">
        <w:rPr>
          <w:rFonts w:ascii="Palatino Linotype" w:hAnsi="Palatino Linotype"/>
        </w:rPr>
        <w:pict>
          <v:shape id="_x0000_i1056" type="#_x0000_t75" style="width:33pt;height:30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424445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42444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q=Q/m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end"/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begin"/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57" type="#_x0000_t75" style="width:33pt;height:27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9070B7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9070B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Q=q/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separate"/>
      </w:r>
      <w:r w:rsidRPr="00E316AF">
        <w:rPr>
          <w:rFonts w:ascii="Palatino Linotype" w:hAnsi="Palatino Linotype"/>
        </w:rPr>
        <w:pict>
          <v:shape id="_x0000_i1058" type="#_x0000_t75" style="width:33pt;height:27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9070B7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9070B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Q=q/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end"/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begin"/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59" type="#_x0000_t75" style="width:93pt;height:77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EA68A7&quot;/&gt;&lt;wsp:rsid wsp:val=&quot;00F165D7&quot;/&gt;&lt;/wsp:rsids&gt;&lt;/w:docPr&gt;&lt;w:body&gt;&lt;w:p wsp:rsidR=&quot;00000000&quot; wsp:rsidRDefault=&quot;00EA68A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 q`=Q/r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separate"/>
      </w:r>
      <w:r w:rsidRPr="00E316AF">
        <w:rPr>
          <w:rFonts w:ascii="Palatino Linotype" w:hAnsi="Palatino Linotype"/>
        </w:rPr>
        <w:pict>
          <v:shape id="_x0000_i1060" type="#_x0000_t75" style="width:93pt;height:77.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A30AF5&quot;/&gt;&lt;wsp:rsid wsp:val=&quot;00A37FE7&quot;/&gt;&lt;wsp:rsid wsp:val=&quot;00E3344F&quot;/&gt;&lt;wsp:rsid wsp:val=&quot;00EA68A7&quot;/&gt;&lt;wsp:rsid wsp:val=&quot;00F165D7&quot;/&gt;&lt;/wsp:rsids&gt;&lt;/w:docPr&gt;&lt;w:body&gt;&lt;w:p wsp:rsidR=&quot;00000000&quot; wsp:rsidRDefault=&quot;00EA68A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 q`=Q/r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end"/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begin"/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QUOTE </w:instrText>
      </w:r>
      <w:r w:rsidRPr="00E316AF">
        <w:rPr>
          <w:rFonts w:ascii="Palatino Linotype" w:hAnsi="Palatino Linotype"/>
        </w:rPr>
        <w:pict>
          <v:shape id="_x0000_i1061" type="#_x0000_t75" style="width:31.2pt;height:27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80155E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80155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d=q/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instrText xml:space="preserve"> </w:instrTex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separate"/>
      </w:r>
      <w:r w:rsidRPr="00E316AF">
        <w:rPr>
          <w:rFonts w:ascii="Palatino Linotype" w:hAnsi="Palatino Linotype"/>
        </w:rPr>
        <w:pict>
          <v:shape id="_x0000_i1062" type="#_x0000_t75" style="width:31.2pt;height:27.6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0&quot;/&gt;&lt;w:doNotEmbedSystemFonts/&gt;&lt;w:hideSpellingError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D2BF4&quot;/&gt;&lt;wsp:rsid wsp:val=&quot;000009AA&quot;/&gt;&lt;wsp:rsid wsp:val=&quot;00183419&quot;/&gt;&lt;wsp:rsid wsp:val=&quot;001869AE&quot;/&gt;&lt;wsp:rsid wsp:val=&quot;00236EBF&quot;/&gt;&lt;wsp:rsid wsp:val=&quot;005A5C0F&quot;/&gt;&lt;wsp:rsid wsp:val=&quot;005B0AF3&quot;/&gt;&lt;wsp:rsid wsp:val=&quot;006D2BF4&quot;/&gt;&lt;wsp:rsid wsp:val=&quot;006D7C50&quot;/&gt;&lt;wsp:rsid wsp:val=&quot;0074699B&quot;/&gt;&lt;wsp:rsid wsp:val=&quot;007C3E93&quot;/&gt;&lt;wsp:rsid wsp:val=&quot;0080155E&quot;/&gt;&lt;wsp:rsid wsp:val=&quot;00A30AF5&quot;/&gt;&lt;wsp:rsid wsp:val=&quot;00A37FE7&quot;/&gt;&lt;wsp:rsid wsp:val=&quot;00E3344F&quot;/&gt;&lt;wsp:rsid wsp:val=&quot;00F165D7&quot;/&gt;&lt;/wsp:rsids&gt;&lt;/w:docPr&gt;&lt;w:body&gt;&lt;w:p wsp:rsidR=&quot;00000000&quot; wsp:rsidRDefault=&quot;0080155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TT&quot;/&gt;&lt;/w:rPr&gt;&lt;m:t&gt;d=q/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824C59">
        <w:rPr>
          <w:rFonts w:ascii="Palatino Linotype" w:hAnsi="Palatino Linotype"/>
          <w:sz w:val="28"/>
          <w:szCs w:val="28"/>
          <w:lang w:val="tt-RU"/>
        </w:rPr>
        <w:fldChar w:fldCharType="end"/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 xml:space="preserve">@112.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Аммонит № 6 ЖВ аз кадом моддаҳои химиявӣ таркиб ёфтааст?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>79% селитраи аммоний, 21% тротил;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65% намаки оши ва 32% </w:t>
      </w:r>
      <w:r w:rsidRPr="00824C59">
        <w:rPr>
          <w:rFonts w:ascii="Palatino Linotype" w:hAnsi="Palatino Linotype"/>
          <w:sz w:val="28"/>
          <w:szCs w:val="28"/>
        </w:rPr>
        <w:t>селитраи амиак;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13% тротил ва 31% селитраи амиак;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78% селитраи амиак ва 24% тротил;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41% амиак, 18% тротил;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13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Тротили прескардашударо барои чи истифода мебаранд?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Тайёркунии порох;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Тайёркунии патронҳо;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Тайёркунии динамит;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Тайёркунии аммоналм;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Таёркунии селитраи амиак;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14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eastAsia="PMingLiU" w:hAnsi="Palatino Linotype"/>
          <w:sz w:val="28"/>
          <w:szCs w:val="28"/>
          <w:lang w:eastAsia="zh-MO"/>
        </w:rPr>
      </w:pPr>
      <w:r w:rsidRPr="00824C59">
        <w:rPr>
          <w:rFonts w:ascii="Palatino Linotype" w:eastAsia="PMingLiU" w:hAnsi="Palatino Linotype"/>
          <w:sz w:val="28"/>
          <w:szCs w:val="28"/>
          <w:lang w:eastAsia="zh-MO"/>
        </w:rPr>
        <w:t>Намудҳои рахнакҳои марказиро номбар кунед?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eastAsia="PMingLiU" w:hAnsi="Palatino Linotype"/>
          <w:sz w:val="28"/>
          <w:szCs w:val="28"/>
          <w:lang w:eastAsia="zh-MO"/>
        </w:rPr>
        <w:t>Шакли спирал, кунҷдор, призматикӣ;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eastAsia="PMingLiU" w:hAnsi="Palatino Linotype"/>
          <w:sz w:val="28"/>
          <w:szCs w:val="28"/>
          <w:lang w:eastAsia="zh-MO"/>
        </w:rPr>
        <w:t>секунҷа 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eastAsia="PMingLiU" w:hAnsi="Palatino Linotype"/>
          <w:sz w:val="28"/>
          <w:szCs w:val="28"/>
          <w:lang w:eastAsia="zh-MO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eastAsia="PMingLiU" w:hAnsi="Palatino Linotype"/>
          <w:sz w:val="28"/>
          <w:szCs w:val="28"/>
          <w:lang w:eastAsia="zh-MO"/>
        </w:rPr>
        <w:t>призматикӣ ва чоркунҷа;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доиравӣ</w:t>
      </w:r>
      <w:r w:rsidRPr="00824C59">
        <w:rPr>
          <w:rFonts w:ascii="Palatino Linotype" w:eastAsia="PMingLiU" w:hAnsi="Palatino Linotype"/>
          <w:sz w:val="28"/>
          <w:szCs w:val="28"/>
          <w:lang w:eastAsia="zh-MO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eastAsia="PMingLiU" w:hAnsi="Palatino Linotype"/>
          <w:sz w:val="28"/>
          <w:szCs w:val="28"/>
          <w:lang w:eastAsia="zh-MO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eastAsia="PMingLiU" w:hAnsi="Palatino Linotype"/>
          <w:sz w:val="28"/>
          <w:szCs w:val="28"/>
          <w:lang w:eastAsia="zh-MO"/>
        </w:rPr>
        <w:t>шашкунҷа;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15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Намудҳои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зарядҳоро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номбар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кунед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Рахнаки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чоҳӣ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ҳуҷравӣ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  <w:lang w:eastAsia="zh-SG"/>
        </w:rPr>
        <w:t>дар</w:t>
      </w:r>
      <w:r w:rsidRPr="00975AD6">
        <w:rPr>
          <w:rFonts w:ascii="Palatino Linotype" w:hAnsi="Palatino Linotype"/>
          <w:sz w:val="28"/>
          <w:szCs w:val="28"/>
          <w:lang w:eastAsia="zh-SG"/>
        </w:rPr>
        <w:t xml:space="preserve"> </w:t>
      </w:r>
      <w:r w:rsidRPr="00824C59">
        <w:rPr>
          <w:rFonts w:ascii="Palatino Linotype" w:hAnsi="Palatino Linotype"/>
          <w:sz w:val="28"/>
          <w:szCs w:val="28"/>
          <w:lang w:eastAsia="zh-SG"/>
        </w:rPr>
        <w:t>боло</w:t>
      </w:r>
      <w:r w:rsidRPr="00975AD6">
        <w:rPr>
          <w:rFonts w:ascii="Palatino Linotype" w:hAnsi="Palatino Linotype"/>
          <w:sz w:val="28"/>
          <w:szCs w:val="28"/>
          <w:lang w:eastAsia="zh-SG"/>
        </w:rPr>
        <w:t xml:space="preserve"> </w:t>
      </w:r>
      <w:r w:rsidRPr="00824C59">
        <w:rPr>
          <w:rFonts w:ascii="Palatino Linotype" w:hAnsi="Palatino Linotype"/>
          <w:sz w:val="28"/>
          <w:szCs w:val="28"/>
          <w:lang w:eastAsia="zh-SG"/>
        </w:rPr>
        <w:t>часпонида</w:t>
      </w:r>
      <w:r w:rsidRPr="00975AD6">
        <w:rPr>
          <w:rFonts w:ascii="Palatino Linotype" w:hAnsi="Palatino Linotype"/>
          <w:sz w:val="28"/>
          <w:szCs w:val="28"/>
          <w:lang w:eastAsia="zh-SG"/>
        </w:rPr>
        <w:t xml:space="preserve"> </w:t>
      </w:r>
      <w:r w:rsidRPr="00824C59">
        <w:rPr>
          <w:rFonts w:ascii="Palatino Linotype" w:hAnsi="Palatino Linotype"/>
          <w:sz w:val="28"/>
          <w:szCs w:val="28"/>
          <w:lang w:eastAsia="zh-SG"/>
        </w:rPr>
        <w:t>шуда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Рахнаки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чоҳи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ҳуҷравӣ</w:t>
      </w:r>
      <w:r w:rsidRPr="00975AD6">
        <w:rPr>
          <w:rFonts w:ascii="Palatino Linotype" w:hAnsi="Palatino Linotype"/>
          <w:sz w:val="28"/>
          <w:szCs w:val="28"/>
          <w:lang w:eastAsia="zh-SG"/>
        </w:rPr>
        <w:t xml:space="preserve"> </w:t>
      </w:r>
      <w:r w:rsidRPr="00824C59">
        <w:rPr>
          <w:rFonts w:ascii="Palatino Linotype" w:hAnsi="Palatino Linotype"/>
          <w:sz w:val="28"/>
          <w:szCs w:val="28"/>
          <w:lang w:eastAsia="zh-SG"/>
        </w:rPr>
        <w:t>шуда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 xml:space="preserve">Ҳуҷравӣ, </w:t>
      </w:r>
      <w:r w:rsidRPr="00824C59">
        <w:rPr>
          <w:rFonts w:ascii="Palatino Linotype" w:hAnsi="Palatino Linotype"/>
          <w:sz w:val="28"/>
          <w:szCs w:val="28"/>
          <w:lang w:eastAsia="zh-SG"/>
        </w:rPr>
        <w:t>дар боло часпонида шуда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Намедонам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eastAsia="zh-SG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eastAsia="zh-SG"/>
        </w:rPr>
        <w:t>Дар боло часпонида шуда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16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eastAsia="zh-SG"/>
        </w:rPr>
      </w:pPr>
      <w:r w:rsidRPr="00824C59">
        <w:rPr>
          <w:rFonts w:ascii="Palatino Linotype" w:hAnsi="Palatino Linotype"/>
          <w:sz w:val="28"/>
          <w:szCs w:val="28"/>
        </w:rPr>
        <w:t>Б</w:t>
      </w:r>
      <w:r w:rsidRPr="00824C59">
        <w:rPr>
          <w:rFonts w:ascii="Palatino Linotype" w:hAnsi="Palatino Linotype"/>
          <w:sz w:val="28"/>
          <w:szCs w:val="28"/>
          <w:lang w:eastAsia="zh-SG"/>
        </w:rPr>
        <w:t>андакҳои детонаторӣ чанд намуд мешавад</w:t>
      </w:r>
      <w:r>
        <w:rPr>
          <w:rFonts w:ascii="Palatino Linotype" w:hAnsi="Palatino Linotype"/>
          <w:sz w:val="28"/>
          <w:szCs w:val="28"/>
          <w:lang w:eastAsia="zh-SG"/>
        </w:rPr>
        <w:t>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eastAsia="zh-SG"/>
        </w:rPr>
        <w:t>2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4;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5;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eastAsia="zh-SG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eastAsia="zh-SG"/>
        </w:rPr>
        <w:t>6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17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eastAsia="zh-SG"/>
        </w:rPr>
      </w:pP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Кадом намуди бандакҳои детонаторҳоро медонед?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eastAsia="zh-SG"/>
        </w:rPr>
        <w:t>Барқӣ ва оташӣ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Оташӣ;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Барқӣ;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Дастӣ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eastAsia="zh-SG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eastAsia="zh-SG"/>
        </w:rPr>
        <w:t>Химиявӣ ва техникӣ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18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eastAsia="zh-SG"/>
        </w:rPr>
      </w:pPr>
      <w:r w:rsidRPr="00824C59">
        <w:rPr>
          <w:rFonts w:ascii="Palatino Linotype" w:hAnsi="Palatino Linotype"/>
          <w:sz w:val="28"/>
          <w:szCs w:val="28"/>
          <w:lang w:eastAsia="zh-SG"/>
        </w:rPr>
        <w:t>Бандакҳои детонатори аз кадом маводҳои химиявӣ тайёр карда мешаванд?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eastAsia="zh-SG"/>
        </w:rPr>
        <w:t>Порух, пахтаи калоидӣ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Порох, парафин;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 xml:space="preserve">Тротил, гексоген; 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Аммонал ва аммонит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eastAsia="zh-SG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eastAsia="zh-SG"/>
        </w:rPr>
        <w:t>Намедонам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19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eastAsia="zh-SG"/>
        </w:rPr>
      </w:pPr>
      <w:r w:rsidRPr="00824C59">
        <w:rPr>
          <w:rFonts w:ascii="Palatino Linotype" w:hAnsi="Palatino Linotype"/>
          <w:sz w:val="28"/>
          <w:szCs w:val="28"/>
          <w:lang w:eastAsia="zh-SG"/>
        </w:rPr>
        <w:t>Патрони сурхи мушак чиро огоҳ мекунад?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eastAsia="zh-SG"/>
        </w:rPr>
        <w:t>Хомӯшӣ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eastAsia="zh-SG"/>
        </w:rPr>
        <w:t>Таркиши озод рух медиҳад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eastAsia="zh-SG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eastAsia="zh-SG"/>
        </w:rPr>
        <w:t>Диққат таркиш рух медиҳад</w:t>
      </w:r>
      <w:r w:rsidRPr="00824C59">
        <w:rPr>
          <w:rFonts w:ascii="Palatino Linotype" w:hAnsi="Palatino Linotype"/>
          <w:sz w:val="28"/>
          <w:szCs w:val="28"/>
        </w:rPr>
        <w:t>;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Озодӣ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eastAsia="zh-SG"/>
        </w:rPr>
        <w:t>Корҳои таркиши бехатар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  <w:lang w:eastAsia="zh-SG"/>
        </w:rPr>
        <w:t>@</w:t>
      </w:r>
      <w:r w:rsidRPr="00824C59">
        <w:rPr>
          <w:rFonts w:ascii="Palatino Linotype" w:hAnsi="Palatino Linotype"/>
          <w:sz w:val="28"/>
          <w:szCs w:val="28"/>
        </w:rPr>
        <w:t>1</w:t>
      </w:r>
      <w:r w:rsidRPr="00824C59">
        <w:rPr>
          <w:rFonts w:ascii="Palatino Linotype" w:hAnsi="Palatino Linotype"/>
          <w:sz w:val="28"/>
          <w:szCs w:val="28"/>
          <w:lang w:val="tg-Cyrl-TJ"/>
        </w:rPr>
        <w:t>20</w:t>
      </w:r>
      <w:r w:rsidRPr="00824C59">
        <w:rPr>
          <w:rFonts w:ascii="Palatino Linotype" w:hAnsi="Palatino Linotype"/>
          <w:sz w:val="28"/>
          <w:szCs w:val="28"/>
          <w:lang w:eastAsia="zh-SG"/>
        </w:rPr>
        <w:t>.</w:t>
      </w:r>
      <w:r w:rsidRPr="00824C59">
        <w:rPr>
          <w:rFonts w:ascii="Palatino Linotype" w:hAnsi="Palatino Linotype"/>
          <w:sz w:val="28"/>
          <w:szCs w:val="28"/>
        </w:rPr>
        <w:t xml:space="preserve">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eastAsia="zh-SG"/>
        </w:rPr>
      </w:pPr>
      <w:r w:rsidRPr="00824C59">
        <w:rPr>
          <w:rFonts w:ascii="Palatino Linotype" w:hAnsi="Palatino Linotype"/>
          <w:sz w:val="28"/>
          <w:szCs w:val="28"/>
          <w:lang w:eastAsia="zh-SG"/>
        </w:rPr>
        <w:t>Ранги сабзи мушак чиро огоҳ мекунад?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eastAsia="zh-SG"/>
        </w:rPr>
        <w:t>Таркиш сар зад 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eastAsia="zh-SG"/>
        </w:rPr>
        <w:t>Корҳои таркиши анҷом ёфт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eastAsia="zh-SG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eastAsia="zh-SG"/>
        </w:rPr>
        <w:t>Таркиш идома дорад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7B1823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eastAsia="zh-SG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Таркиш хатар дорад</w:t>
      </w:r>
      <w:r w:rsidRPr="00824C59">
        <w:rPr>
          <w:rFonts w:ascii="Palatino Linotype" w:hAnsi="Palatino Linotype"/>
          <w:sz w:val="28"/>
          <w:szCs w:val="28"/>
        </w:rPr>
        <w:t>;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</w:t>
      </w:r>
    </w:p>
    <w:p w:rsidR="004C0043" w:rsidRPr="00824C59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  <w:lang w:eastAsia="zh-SG"/>
        </w:rPr>
      </w:pPr>
      <w:r w:rsidRPr="00975AD6">
        <w:rPr>
          <w:rFonts w:ascii="Palatino Linotype" w:hAnsi="Palatino Linotype"/>
          <w:sz w:val="28"/>
          <w:szCs w:val="28"/>
          <w:lang w:eastAsia="zh-SG"/>
        </w:rPr>
        <w:t>$</w:t>
      </w:r>
      <w:r>
        <w:rPr>
          <w:rFonts w:ascii="Palatino Linotype" w:hAnsi="Palatino Linotype"/>
          <w:sz w:val="28"/>
          <w:szCs w:val="28"/>
          <w:lang w:val="en-GB" w:eastAsia="zh-SG"/>
        </w:rPr>
        <w:t>E</w:t>
      </w:r>
      <w:r w:rsidRPr="00975AD6">
        <w:rPr>
          <w:rFonts w:ascii="Palatino Linotype" w:hAnsi="Palatino Linotype"/>
          <w:sz w:val="28"/>
          <w:szCs w:val="28"/>
          <w:lang w:eastAsia="zh-SG"/>
        </w:rPr>
        <w:t xml:space="preserve">) </w:t>
      </w:r>
      <w:r w:rsidRPr="00824C59">
        <w:rPr>
          <w:rFonts w:ascii="Palatino Linotype" w:hAnsi="Palatino Linotype"/>
          <w:sz w:val="28"/>
          <w:szCs w:val="28"/>
          <w:lang w:eastAsia="zh-SG"/>
        </w:rPr>
        <w:t>Диққат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121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ind w:firstLine="142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Таркише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дигаргуншавии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тез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фавқулоддаи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таркиби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вуҷуд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омада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ҳамроҳи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реаксия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гармӣ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газҳои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ҳосилшударо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хориҷ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карда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пароканда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мегарданд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кадом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навъи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табии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мансуб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lang w:eastAsia="zh-SG"/>
        </w:rPr>
        <w:t>Химиявӣ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lang w:eastAsia="zh-SG"/>
        </w:rPr>
        <w:t>Ядроӣ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7B1823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 w:rsidRPr="007B1823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7B1823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lang w:eastAsia="zh-SG"/>
        </w:rPr>
        <w:t>Физикӣ</w:t>
      </w:r>
      <w:r w:rsidRPr="007B1823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eastAsia="zh-SG"/>
        </w:rPr>
        <w:t xml:space="preserve"> Атомӣ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 w:firstLine="142"/>
        <w:rPr>
          <w:rFonts w:ascii="Palatino Linotype" w:hAnsi="Palatino Linotype"/>
          <w:sz w:val="28"/>
          <w:szCs w:val="28"/>
          <w:lang w:eastAsia="zh-SG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eastAsia="zh-SG"/>
        </w:rPr>
        <w:t>Биологӣ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  <w:lang w:val="tg-Cyrl-TJ"/>
        </w:rPr>
        <w:t>@122.</w:t>
      </w:r>
      <w:r w:rsidRPr="00824C59">
        <w:rPr>
          <w:rFonts w:ascii="Palatino Linotype" w:hAnsi="Palatino Linotype"/>
          <w:sz w:val="28"/>
          <w:szCs w:val="28"/>
        </w:rPr>
        <w:t xml:space="preserve">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Таркишро аз рӯи характери ҷоришавии энергия ба чанд гурӯҳ ҷуддо мекунанд?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Химиявӣ, физикӣ ва ядроӣ;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Биологӣ, геологӣ, химиявӣ;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Реаксиявӣ, таркиши геобиологӣ, геохимикӣ ва геофизикӣ;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ядроӣ, геологӣ ва биологӣ;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физикӣ ва ядроӣ;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123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Детонатсия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Бризантнокӣ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Суръати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паҳншавии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мавҷӣ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муҳити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иҳотакардашуда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Детонатор;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Таркиши аз ҳад баланди моддаҳои тарканда;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Аммонит №6 жв;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124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Чанд усули пармакунӣ мавҷуд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Зарбавӣ-гардишӣ, зарбавӣ-даврзананда, даврзананда-зарбавӣ ва даврзананда;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Зарбавӣ-гардишӣ, , пармавӣ-таркишӣ;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Обӣ-пармавӣ;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Механикӣ-техникӣ;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Зарбавӣ-гардишӣ, механикӣ-химиявӣ;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125</w:t>
      </w:r>
      <w:r w:rsidRPr="00824C59">
        <w:rPr>
          <w:rFonts w:ascii="Palatino Linotype" w:hAnsi="Palatino Linotype"/>
          <w:sz w:val="28"/>
          <w:szCs w:val="28"/>
        </w:rPr>
        <w:t>.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Моддаи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гуфта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пайвастагиҳои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элементҳои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химиявиеро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меноманд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таъсири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импулсҳои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берунаро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гирифта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амал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меоварад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Ҳодисаҳои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ниҳоят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тези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реаксияи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як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ҳолат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ҳолати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мегузаранд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кори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кинетикии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миқдори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зиёди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энергияи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потенсиалӣ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хориҷ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мекунанд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гуфта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пайвастагиҳои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элементҳои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химиявиеро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меноманд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таъсири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импулсҳои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беруна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заряднок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шуда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суръати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баланд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энергияи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калони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гармиро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хориҷ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намуда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амал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меоваранд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Моддаҳои тарканда ин бомба, мина ва ғ.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моддаи тарканда гуфта пайвастагиҳои элементҳои химиявиеро меноманд;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126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Таркиши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Таркишест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дигаргуншавии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ҳолати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физикии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вуҷуд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меояд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Таркишест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дигаргуншавии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тез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фавқулоддаи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таркиби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вуҷуд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омада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ҳамроҳи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реаксия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гармӣ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газҳои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ҳосилшударо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хориҷ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карда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пароканда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Таркиш гуфта хориҷшавии энергияи кинетикиро меноманд;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Таркишест, ки дар асоси реаксияи занҷирии тақсимшавии ҳастаҳо (ядро), ки ба пайдоиши элементи химиявии нав оварда мерасонад аст;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Дохил шудани ангезаҳои беруна ба таркиби моддаҳои таркандаро меноманд;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127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«Тэн»-ро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Pb; (N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 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(N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4</w:t>
      </w:r>
      <w:r w:rsidRPr="00824C59">
        <w:rPr>
          <w:rFonts w:ascii="Palatino Linotype" w:hAnsi="Palatino Linotype"/>
          <w:sz w:val="28"/>
          <w:szCs w:val="28"/>
        </w:rPr>
        <w:t>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6</w:t>
      </w:r>
      <w:r w:rsidRPr="00824C59">
        <w:rPr>
          <w:rFonts w:ascii="Palatino Linotype" w:hAnsi="Palatino Linotype"/>
          <w:sz w:val="28"/>
          <w:szCs w:val="28"/>
        </w:rPr>
        <w:t xml:space="preserve"> (N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4</w:t>
      </w:r>
      <w:r w:rsidRPr="00824C59">
        <w:rPr>
          <w:rFonts w:ascii="Palatino Linotype" w:hAnsi="Palatino Linotype"/>
          <w:sz w:val="28"/>
          <w:szCs w:val="28"/>
        </w:rPr>
        <w:t>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 (NО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4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 CO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(NО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) 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128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Таркиши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физикӣ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Таркишест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дигаргуншавии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ҳолати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механикию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физикии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вуҷуд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меояд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Таркишест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дигаргуншавии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ҳолати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химиявию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ядроии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вуҷуд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меояд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таркишест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дигаргуншавии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ҳолати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физикию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вуҷуд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меояд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D</w:t>
      </w:r>
      <w:r w:rsidRPr="00975AD6">
        <w:rPr>
          <w:rFonts w:ascii="Palatino Linotype" w:hAnsi="Palatino Linotype"/>
          <w:sz w:val="28"/>
          <w:szCs w:val="28"/>
        </w:rPr>
        <w:t xml:space="preserve">)  </w:t>
      </w:r>
      <w:r w:rsidRPr="00824C59">
        <w:rPr>
          <w:rFonts w:ascii="Palatino Linotype" w:hAnsi="Palatino Linotype"/>
          <w:sz w:val="28"/>
          <w:szCs w:val="28"/>
        </w:rPr>
        <w:t>Таркишест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дигаргуншавии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ҳолати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физикии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вуҷуд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меояд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E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Таркишест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дигаргуншавии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реаксияҳои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вуҷуд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меояд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129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Динамитро кадом олим кашф кардааст?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Эйнштейн 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Протодьяконов М. 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А. Н. Бернхард;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Нютон 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Каттаев Н. С;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130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Дар коркарди ККФ борут барои чи хизмат мерасонад?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Барои майда кардани ҷинси кӯҳӣ ба таври порагӣ, ҳангоми таркиши дар корҳои ҷустуҷӯйи геологӣ хизмат мерасонад;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Барои моддаи тарканта хангоми таркиш 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 таъмин мекунад;</w:t>
      </w:r>
    </w:p>
    <w:p w:rsidR="004C0043" w:rsidRPr="00920B6A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 xml:space="preserve">Компоненти иловагии моддаи таркандаи динамит барои аз об эмин дори хизмат мекунад;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20B6A">
        <w:rPr>
          <w:rFonts w:ascii="Palatino Linotype" w:hAnsi="Palatino Linotype"/>
          <w:sz w:val="28"/>
          <w:szCs w:val="28"/>
        </w:rPr>
        <w:t>$</w:t>
      </w:r>
      <w:r w:rsidRPr="00824C59">
        <w:rPr>
          <w:rFonts w:ascii="Palatino Linotype" w:hAnsi="Palatino Linotype"/>
          <w:sz w:val="28"/>
          <w:szCs w:val="28"/>
        </w:rPr>
        <w:t>D) Нироглитсеринро ҳангоми амалиёт дар рахнакҳои намнок обустувор мекунад;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Динитронафталини намакдори шӯри туршмаззаи хатарнок барои нақбҳои кӯҳии аз ҳисоби газ ва чанги ангишт хатарнок ҳамчун поракунандаи ҷинси кӯҳи хизмат мекунад;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131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Моддаҳои таркандае, ки дар таркибашон намакҳо илова шудаанд дар кадом нақбҳо истифода мегарданд?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Барои нақбҳои зеризаминие, ки аз ҳисоби газ ва чангу ғубори фазои маъдании нақб хатарнок мебошанд;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дар конҳо ва нақбҳои ангишсанг истифода мекунанд;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борои корҳои кушоишӣ 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дар конҳои кушод ва зеризаминӣ;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танҳо дар штолня;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32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Лава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Нақби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зеризаминии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ковишгоҳ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калонтари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самти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хобиши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канданиҳои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фоиданок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тӯл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кашида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барои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кашонидан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гирифтани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захираҳои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ккф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хизмат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Яке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қисмҳои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шахта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Қисми карер;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Ҷӯйбори зеризаминии горизонталӣ;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маҳсулоти магматикӣ ё ҷинси кӯҳии магматикӣ, масолеҳи вулқонӣ;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133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Ҳодисаи ногаҳони тези реаксияи моддаҳои таркандаро чи меноманд?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Таркишнокӣ;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Таркишӣ;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Таркандагӣ;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Таркиш;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Таркидан;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34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Рахнак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Раҳнак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нақби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андозааш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хурд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дароз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то</w:t>
      </w:r>
      <w:r w:rsidRPr="00975AD6">
        <w:rPr>
          <w:rFonts w:ascii="Palatino Linotype" w:hAnsi="Palatino Linotype"/>
          <w:sz w:val="28"/>
          <w:szCs w:val="28"/>
        </w:rPr>
        <w:t xml:space="preserve"> 4,5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барои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хушк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кардани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чоҳҳо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хизмат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Ҷӯйҳои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назди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ҷоҳҳӣ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Сӯрохии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хурди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махсус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барои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ҷой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кардани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ҳангоми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кандани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ккф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ё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нақбӣ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хизмат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мебошад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Қисми пармачоҳ, ки барои ҷой кардани моддаҳои тарканда хизмат мекунад;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Нақби кӯҳии хурди дароз тӯлкашида, ки барои таркишонидани кон хизмат мекунад;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@135.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Скат чист?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Нақби кӯҳии нешеби зеризаминие,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ки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ро</w:t>
      </w:r>
      <w:r w:rsidRPr="00824C59">
        <w:rPr>
          <w:rFonts w:ascii="Palatino Linotype" w:hAnsi="Palatino Linotype"/>
          <w:sz w:val="28"/>
          <w:szCs w:val="28"/>
          <w:lang w:val="tt-RU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бевосита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ба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сат</w:t>
      </w:r>
      <w:r w:rsidRPr="00824C59">
        <w:rPr>
          <w:rFonts w:ascii="Palatino Linotype" w:hAnsi="Palatino Linotype"/>
          <w:sz w:val="28"/>
          <w:szCs w:val="28"/>
          <w:lang w:val="tt-RU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замин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надорад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барои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ба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зер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фаровардани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кандани</w:t>
      </w:r>
      <w:r w:rsidRPr="00824C59">
        <w:rPr>
          <w:rFonts w:ascii="Palatino Linotype" w:hAnsi="Palatino Linotype"/>
          <w:sz w:val="28"/>
          <w:szCs w:val="28"/>
          <w:lang w:val="tt-RU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ои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фоиданок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дигар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намуди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бор</w:t>
      </w:r>
      <w:r w:rsidRPr="00824C59">
        <w:rPr>
          <w:rFonts w:ascii="Palatino Linotype" w:hAnsi="Palatino Linotype"/>
          <w:sz w:val="28"/>
          <w:szCs w:val="28"/>
          <w:lang w:val="tt-RU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о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бо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таъсири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вазни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худашон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хизмат мерасонад;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Нақбӣ кӯҳии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зеризаминии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уфу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қӣ,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замин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роҳ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бевосита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надорад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гузаронида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аз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 xml:space="preserve">бом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(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)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то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абати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кандании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фоиданок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$C)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Корхонаи кушоди кӯҳии трапетсиямонанд, ки барои иктишофӣ кони маъдан хизмат мекунад мебошад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$D)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Корхонаи кушоди кӯҳӣ;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$E)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Қисми шахта, ки ба сӯи штолня канда мешавад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36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Кадом сол моддаҳои таркандаи хокамонандро кашф намуданд?                                                                                                             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Соли 1645;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Соли 1687;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Соли 1757;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Соли 1867;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vertAlign w:val="subscript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Соли 1787;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37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vertAlign w:val="subscript"/>
        </w:rPr>
      </w:pPr>
      <w:r w:rsidRPr="00824C59">
        <w:rPr>
          <w:rFonts w:ascii="Palatino Linotype" w:hAnsi="Palatino Linotype"/>
          <w:sz w:val="28"/>
          <w:szCs w:val="28"/>
        </w:rPr>
        <w:t>Қобилияти кории тротил-ро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360см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580см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2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400см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450см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480см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38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Суръати детонатсияи тротил-ро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8000м/с;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7000м/с;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9000м/к;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5000м/г;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6000м/мм;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39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Бризантнокии тротил-ро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18мм;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12мм;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20мм;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15мм;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25мм;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40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10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6</w:t>
      </w:r>
      <w:r w:rsidRPr="00824C59">
        <w:rPr>
          <w:rFonts w:ascii="Palatino Linotype" w:hAnsi="Palatino Linotype"/>
          <w:sz w:val="28"/>
          <w:szCs w:val="28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 xml:space="preserve">2 </w:t>
      </w:r>
      <w:r w:rsidRPr="00824C59">
        <w:rPr>
          <w:rFonts w:ascii="Palatino Linotype" w:hAnsi="Palatino Linotype"/>
          <w:sz w:val="28"/>
          <w:szCs w:val="28"/>
        </w:rPr>
        <w:t>ба кадом моддаи тарканда мансуб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Тротил;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Динитронафталин;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Тетрил;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Тен;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Гексоген;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141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тетрил-ро нишон дихед?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(С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6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 xml:space="preserve">2 </w:t>
      </w:r>
      <w:r w:rsidRPr="00824C59">
        <w:rPr>
          <w:rFonts w:ascii="Palatino Linotype" w:hAnsi="Palatino Linotype"/>
          <w:sz w:val="28"/>
          <w:szCs w:val="28"/>
        </w:rPr>
        <w:t>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6</w:t>
      </w:r>
      <w:r w:rsidRPr="00824C59">
        <w:rPr>
          <w:rFonts w:ascii="Palatino Linotype" w:hAnsi="Palatino Linotype"/>
          <w:sz w:val="28"/>
          <w:szCs w:val="28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4</w:t>
      </w:r>
      <w:r>
        <w:rPr>
          <w:rFonts w:ascii="Palatino Linotype" w:hAnsi="Palatino Linotype"/>
          <w:sz w:val="28"/>
          <w:szCs w:val="28"/>
          <w:vertAlign w:val="subscript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975AD6">
        <w:rPr>
          <w:rFonts w:ascii="Palatino Linotype" w:hAnsi="Palatino Linotype"/>
          <w:sz w:val="28"/>
          <w:szCs w:val="28"/>
          <w:lang w:val="en-US"/>
        </w:rPr>
        <w:t xml:space="preserve">$D) 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6</w:t>
      </w:r>
      <w:r w:rsidRPr="00975AD6">
        <w:rPr>
          <w:rFonts w:ascii="Palatino Linotype" w:hAnsi="Palatino Linotype"/>
          <w:sz w:val="28"/>
          <w:szCs w:val="28"/>
          <w:lang w:val="en-US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O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975AD6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975AD6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6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(HO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142</w:t>
      </w:r>
      <w:r w:rsidRPr="00824C59">
        <w:rPr>
          <w:rFonts w:ascii="Palatino Linotype" w:hAnsi="Palatino Linotype"/>
          <w:sz w:val="28"/>
          <w:szCs w:val="28"/>
        </w:rPr>
        <w:t>.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NH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4</w:t>
      </w:r>
      <w:r w:rsidRPr="00824C59">
        <w:rPr>
          <w:rFonts w:ascii="Palatino Linotype" w:hAnsi="Palatino Linotype"/>
          <w:sz w:val="28"/>
          <w:szCs w:val="28"/>
        </w:rPr>
        <w:t>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 ба кадом моддаи тарканда мансуб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Селитраи чили;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Селитра;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Аммиак;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Намаки калийдор;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Детонатор;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143</w:t>
      </w:r>
      <w:r w:rsidRPr="00824C59">
        <w:rPr>
          <w:rFonts w:ascii="Palatino Linotype" w:hAnsi="Palatino Linotype"/>
          <w:sz w:val="28"/>
          <w:szCs w:val="28"/>
        </w:rPr>
        <w:t>.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C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6</w:t>
      </w:r>
      <w:r w:rsidRPr="00824C59">
        <w:rPr>
          <w:rFonts w:ascii="Palatino Linotype" w:hAnsi="Palatino Linotype"/>
          <w:sz w:val="28"/>
          <w:szCs w:val="28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(NO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 CH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 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 ба кадом моддаи тарканда мансуб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Тол;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Гексоген;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Тетрил;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Аммонал;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Толуол;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144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C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8</w:t>
      </w:r>
      <w:r w:rsidRPr="00824C59">
        <w:rPr>
          <w:rFonts w:ascii="Palatino Linotype" w:hAnsi="Palatino Linotype"/>
          <w:sz w:val="28"/>
          <w:szCs w:val="28"/>
        </w:rPr>
        <w:t xml:space="preserve"> ба кадом гази моеъ мансуб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Бутан;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Пропан;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Метан;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Гексан;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Нонан;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145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Таркиш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Ҳодисаест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дигаргуншавии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тез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фавқулоддаи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таркиби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химиявию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механикии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вуҷуд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омада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ҳамроҳи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реаксия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гармӣ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газҳои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ҳосилшударо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хориҷ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карда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пароканда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Ҳодисаи тези реаксияҳои моддаҳои тарканда;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Реаксияи моддаҳои химиявӣ;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Ҳодисаҳои ниҳоят тези реаксияи моддаҳои химиявӣ, ки аз як ҳолат ба ҳолати дигар мегузаранд ва дар натиҷаи кори кинетикии худ миқдори зиёди энергияи потенсиалӣ хориҷ мекунанд;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Таркишест, ки дар натиҷаи дигаргуншавии ҳолати физикии моддаҳо ба вуҷуд меояд;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146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Таркишро аз рӯи характери ҷоришавии энергия ба чанд гурӯҳ ҷуддо мекунанд?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Химиявӣ, физикӣ ва ядроӣ;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Биологӣ, геологӣ, химиявӣ;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Реаксиявӣ, таркиши геобиологӣ, геохимикӣ ва геофизикӣ;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ядроӣ, геологӣ ва биологӣ;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физикӣ ва ядроӣ;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147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Детонатсия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Бризантнокӣ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Суръати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паҳншавии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мавҷӣ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муҳити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иҳотакардашуда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Детонатор;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Таркиши аз ҳад баланди моддаҳои тарканда;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Аммонит №6 жв;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148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Чанд усули пармакунӣ мавҷуд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Зарбавӣ-гардишӣ, зарбавӣ-даврзананда, даврзананда-зарбавӣ ва даврзананда;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Зарбавӣ-гардишӣ, , пармавӣ-таркишӣ;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Обӣ-пармавӣ;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Механикӣ-техникӣ;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Зарбавӣ-гардишӣ, механикӣ-химиявӣ;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149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Моддаи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гуфта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пайвастагиҳои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элементҳои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химиявиеро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меноманд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таъсири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импулсҳои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берунаро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гирифта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амал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меоварад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Ҳодисаҳои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ниҳоят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тези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реаксияи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химиявӣ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як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ҳолат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ҳолати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мегузаранд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кори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кинетикии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миқдори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зиёди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энергияи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потенсиалӣ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хориҷ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мекунанд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Моддаҳои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гуфта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пайвастагиҳои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элементҳои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химиявиеро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меноманд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таъсири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импулсҳои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беруна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заряднок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шуда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суръати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баланд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энергияи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калони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гармиро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хориҷ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намуда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таркишро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амал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меоваранд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Моддаҳои тарканда ин бомба, мина ва ғ.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моддаи тарканда гуфта пайвастагиҳои элементҳои химиявиеро меноманд;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150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Таркиши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Таркишест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дигаргуншавии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ҳолати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физикии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вуҷуд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меояд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Таркишест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натиҷаи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дигаргуншавии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тез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фавқулоддаи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таркиби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химиявии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вуҷуд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омада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ҳамроҳи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реаксия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гармӣ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газҳои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ҳосилшударо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хориҷ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карда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зуд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пароканда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Таркиш гуфта хориҷшавии энергияи кинетикиро меноманд;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Таркишест, ки дар асоси реаксияи занҷирии тақсимшавии ҳастаҳо (ядро) , ки ба пайдоиши элементи химиявии нав оварда мерасонад аст;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Дохил шудани ангезаҳои беруна ба таркиби моддаҳои таркандаро меноманд;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151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«Тэн»-ро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Pb; (N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 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(N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4</w:t>
      </w:r>
      <w:r w:rsidRPr="00824C59">
        <w:rPr>
          <w:rFonts w:ascii="Palatino Linotype" w:hAnsi="Palatino Linotype"/>
          <w:sz w:val="28"/>
          <w:szCs w:val="28"/>
        </w:rPr>
        <w:t>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6</w:t>
      </w:r>
      <w:r w:rsidRPr="00824C59">
        <w:rPr>
          <w:rFonts w:ascii="Palatino Linotype" w:hAnsi="Palatino Linotype"/>
          <w:sz w:val="28"/>
          <w:szCs w:val="28"/>
        </w:rPr>
        <w:t xml:space="preserve"> (N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4</w:t>
      </w:r>
      <w:r w:rsidRPr="00824C59">
        <w:rPr>
          <w:rFonts w:ascii="Palatino Linotype" w:hAnsi="Palatino Linotype"/>
          <w:sz w:val="28"/>
          <w:szCs w:val="28"/>
        </w:rPr>
        <w:t>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 (NО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4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 CO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(NО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) 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52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Тетрил чи гуна моддаи тарканда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Моддаи таркандаи таъсираш суст мебошад, ки дар шакли хока истеҳсол шуда, рангаш зард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Моддаи таркандаи кристаллии хурдзара буда рангаш зард мебошад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Хокаи кристалии рангаш сафед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Хока хамираи рангаш зард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Ҷавоби дуруст нест;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53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Қобиляти кории тетрил-ро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380см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700см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750см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450см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480см;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54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Суръати детонатсияи тетрил-ро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8000-8500м/с;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7200-7700м/с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8200-8880м/с;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9000-9600м/с;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9200-9500м/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55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Бризантнокии тетрил-ро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-22мм;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30мм;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-38мм;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- 41мм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47мм;</w:t>
      </w:r>
    </w:p>
    <w:p w:rsidR="004C0043" w:rsidRPr="00975AD6" w:rsidRDefault="004C0043" w:rsidP="00A37FE7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 xml:space="preserve">@156. </w:t>
      </w:r>
    </w:p>
    <w:p w:rsidR="004C0043" w:rsidRPr="00824C59" w:rsidRDefault="004C0043" w:rsidP="00A37FE7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Чоҳ чист?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g-Cyrl-TJ"/>
        </w:rPr>
        <w:t>Нақби кӯҳ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шакли силиндрӣ дошта бо чуқ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урии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беш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5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қ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утри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75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мм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ба воситаи таҷҳ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изоти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механикӣ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ғ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айри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механикӣ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с</w:t>
      </w:r>
      <w:r w:rsidRPr="00824C59">
        <w:rPr>
          <w:rFonts w:ascii="Palatino Linotype" w:hAnsi="Palatino Linotype"/>
          <w:sz w:val="28"/>
          <w:szCs w:val="28"/>
          <w:lang w:val="tg-Cyrl-TJ"/>
        </w:rPr>
        <w:t>ӯ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рох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карда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шудааст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Нақбӣ кӯҳии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зеризаминии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уфу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қӣ,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замин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роҳ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бевосита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надорад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гузаронида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аз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 xml:space="preserve">бом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(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)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то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абати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кандании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фоиданок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орхонаи кушоди кӯҳӣ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Корхонаи кушоди кӯҳии трапетсиямонанд, ки барои иктишофӣ кони маъдан хизмат мекунад мебошад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Барои иктишофӣ кони маъдан хизмат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@157.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Чоҳӣ шахт</w:t>
      </w:r>
      <w:r w:rsidRPr="00824C59">
        <w:rPr>
          <w:rFonts w:ascii="Palatino Linotype" w:hAnsi="Palatino Linotype"/>
          <w:sz w:val="28"/>
          <w:szCs w:val="28"/>
          <w:lang w:val="tg-Cyrl-TJ"/>
        </w:rPr>
        <w:t>а чист?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Нақбӣ кӯҳии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зеризаминии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уфу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қӣ,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замин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роҳ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бевосита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надорад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гузаронида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аз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 xml:space="preserve">бом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(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)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то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абати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кандании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фоиданок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g-Cyrl-TJ"/>
        </w:rPr>
        <w:t>Кӯҳ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шакли силиндри дошта бо чуқ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урии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беш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5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қ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утри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75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мм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ба воситаи таҷҳ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изоти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механикӣ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ғ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айри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механикӣ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сӯрох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карда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шудааст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Нақби кӯҳии амудӣ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нишебе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бевосита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беруна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ро</w:t>
      </w:r>
      <w:r w:rsidRPr="00824C59">
        <w:rPr>
          <w:rFonts w:ascii="Palatino Linotype" w:hAnsi="Palatino Linotype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баромад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дорад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ва барои таъмини корҳ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зеризаминӣ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удуди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майдони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кон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тараф</w:t>
      </w:r>
      <w:r w:rsidRPr="00824C59">
        <w:rPr>
          <w:rFonts w:ascii="Palatino Linotype" w:hAnsi="Palatino Linotype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қ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исмат</w:t>
      </w:r>
      <w:r w:rsidRPr="00824C59">
        <w:rPr>
          <w:rFonts w:ascii="Palatino Linotype" w:hAnsi="Palatino Linotype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истифода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мешавад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Корхонаи кушоди кӯҳии тарпетсиямонанд, ки барои иктишофӣ кони маъдан хизмат мекунад мебошад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Корхонаи кушоди кӯҳии трапетсиямонанд, ки барои иктишофӣ кони маъдан хизмат мекунад мебошад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@158.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Капсюл-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детонатор чист?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Пудри алюминий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Қисми металли моддаҳои тарканда барои обустуворӣ хизмат мекунад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Аммонити ҳифзшудаи парафинолуд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қисми металлии моддаҳои тарканда, ки аз худ оташ хориҷ мекунанд, мебошад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Воситаи таркондан, ки худ дар шакли гилзаи қоғазӣ ё фулузӣ аст бо қутри 7мм истеҳсол гардидааст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59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Капсюл аз кадом забон гирифта шудааст?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Аз “capsule”-и фаронсавӣ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Аз “capsula”-и лотиниӣ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Аз “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капсюль”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русӣ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Аз “kapsul” олмонӣ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Аз “capsulios” юнонӣ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@160.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824C59">
        <w:rPr>
          <w:rFonts w:ascii="Palatino Linotype" w:hAnsi="Palatino Linotype"/>
          <w:bCs/>
          <w:sz w:val="28"/>
          <w:szCs w:val="28"/>
          <w:lang w:val="tg-Cyrl-TJ"/>
        </w:rPr>
        <w:t>Акванитҳо чист</w:t>
      </w:r>
      <w:r>
        <w:rPr>
          <w:rFonts w:ascii="Palatino Linotype" w:hAnsi="Palatino Linotype"/>
          <w:bCs/>
          <w:sz w:val="28"/>
          <w:szCs w:val="28"/>
          <w:lang w:val="tg-Cyrl-TJ"/>
        </w:rPr>
        <w:t xml:space="preserve">?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g-Cyrl-TJ"/>
        </w:rPr>
        <w:t>Баъзе аз моддаҳои таркандаи ин гурӯҳ ҳамчун иловагиҳо ба таркиби аммонитҳо (тротил, гексоген) , қисми дигарашон дар ноқилҳои детонатори ҳамчун воситаҳои ангезишдиҳанда дар капсул-детонаторҳо истифода бурда мешаванд ва ҳамчун моддаҳои таркандаи корӣ истифода бурда намешаванд;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Воситаи таркондан, ки худ дар шакли гилзаи қоғазӣ ё фулузӣ аст бо диаметри 7см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g-Cyrl-TJ"/>
        </w:rPr>
        <w:t>моддаҳои таркандаи пластикии пуробшудаи асоси селитраи амиакӣ ва тротил;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Хока ё хамираи рангаш зард мебошад, ғайр аз ин тротил дар шакли фишурда (прессованный) низ истеҳсол карда мешавад;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tg-Cyrl-TJ"/>
        </w:rPr>
        <w:t>Пайвастагиҳои нитрогенӣ низ омехтаи механикии моддаи таркандаи химиявӣ ба ҳисоб мераванд, ки дар натиҷаи таъсирӣ байниҳамдигарии пайвастагиҳои органикию ғайриорганикӣ ба кислотаи нитроген бо иштироки кислотаи сирко (уксус) пайдо мешаванд;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@161.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824C59">
        <w:rPr>
          <w:rFonts w:ascii="Palatino Linotype" w:hAnsi="Palatino Linotype"/>
          <w:sz w:val="28"/>
          <w:szCs w:val="28"/>
          <w:lang w:val="tg-Cyrl-TJ"/>
        </w:rPr>
        <w:t>Лоиҳаи корҳои таркишӣ аз чанд намуд иборат мебошад?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$A) 2;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$B) 4;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$C) 5;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$D)  3;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$E) 1;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162</w:t>
      </w:r>
      <w:r w:rsidRPr="00975AD6">
        <w:rPr>
          <w:rFonts w:ascii="Palatino Linotype" w:hAnsi="Palatino Linotype"/>
          <w:sz w:val="28"/>
          <w:szCs w:val="28"/>
          <w:lang w:val="tg-Cyrl-TJ"/>
        </w:rPr>
        <w:t xml:space="preserve">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Моддаҳои таркандаи ҳимоякунандаро нишон диҳед?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$A) АП-10тв, ПМВ-30, Т-25;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 xml:space="preserve">$B) АП-5тв, ПМВ-15, Т-20;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 xml:space="preserve">$C) АП-15тв, ПМВ-40, Т-35;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975AD6">
        <w:rPr>
          <w:rFonts w:ascii="Palatino Linotype" w:hAnsi="Palatino Linotype"/>
          <w:sz w:val="28"/>
          <w:szCs w:val="28"/>
          <w:lang w:val="tg-Cyrl-TJ"/>
        </w:rPr>
        <w:t>$D)  АП-5-жв, ПЖВ-20, Т-19;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ПМВ-34тв, АП№6жв;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163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Кадом сол системаи сипар сохта шуд?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1825-1845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1745-1778;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1700- 2750;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1988-1900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1900-1959;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164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Лазер-ро кадом сол кашф карданд?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Соли 1597;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Соли 1500;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Соли 1964;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Соли 1678;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Соли 1600;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165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Аз тарафи кадом олимон лазер кашф гардидааст?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bCs/>
          <w:sz w:val="28"/>
          <w:szCs w:val="28"/>
        </w:rPr>
        <w:t>Н. Г. Басов, А. М. Прохоров ва Т. Ч. Ҳард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bCs/>
          <w:sz w:val="28"/>
          <w:szCs w:val="28"/>
        </w:rPr>
        <w:t>М. Г. Басов, М. М. Порохоров ва А. Ч. Ҳард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bCs/>
          <w:sz w:val="28"/>
          <w:szCs w:val="28"/>
        </w:rPr>
        <w:t>Р. А. Басов, К. М. Проноров ва Т. Ч. Ҳард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bCs/>
          <w:sz w:val="28"/>
          <w:szCs w:val="28"/>
        </w:rPr>
        <w:t>Ф. В. Басов, Я. М. Просхоров ва Т. Ч. Ҳардс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bCs/>
          <w:sz w:val="28"/>
          <w:szCs w:val="28"/>
        </w:rPr>
        <w:t>Н. Г. Басовского, А. М. Прохоровский ва Т. Ч. Ҳардстон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166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2.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</w:t>
      </w:r>
      <w:r w:rsidRPr="00824C59">
        <w:rPr>
          <w:rFonts w:ascii="Palatino Linotype" w:hAnsi="Palatino Linotype"/>
          <w:sz w:val="28"/>
          <w:szCs w:val="28"/>
        </w:rPr>
        <w:t>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 xml:space="preserve">4 </w:t>
      </w:r>
      <w:r w:rsidRPr="00824C59">
        <w:rPr>
          <w:rFonts w:ascii="Palatino Linotype" w:hAnsi="Palatino Linotype"/>
          <w:sz w:val="28"/>
          <w:szCs w:val="28"/>
        </w:rPr>
        <w:t>ба кадом моддаи тарканда мансуб аст</w:t>
      </w:r>
      <w:r>
        <w:rPr>
          <w:rFonts w:ascii="Palatino Linotype" w:hAnsi="Palatino Linotype"/>
          <w:sz w:val="28"/>
          <w:szCs w:val="28"/>
        </w:rPr>
        <w:t>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Тротил;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Тен;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Гексоген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Тетрил;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Амонит;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167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Аввалҳо моддаҳои таркандаро дар куҷо истифода менамуданд?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Дар заводҳо;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Дар ҷангҳо;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Дар конҳо;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дар ҷойҳои махсус;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Ҷавоби дуруст нест;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168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Аммонитҳоро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bookmarkStart w:id="0" w:name="_GoBack"/>
      <w:bookmarkEnd w:id="0"/>
      <w:r w:rsidRPr="00824C59">
        <w:rPr>
          <w:rFonts w:ascii="Palatino Linotype" w:hAnsi="Palatino Linotype"/>
          <w:sz w:val="28"/>
          <w:szCs w:val="28"/>
        </w:rPr>
        <w:t>чи гуна истеҳсол мекунанд?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Дар шакли фишурда, патрон ва хока истеҳсол мекунанд;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Аз метан ва этан;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Хокаи кристали рангаш зард;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Ҷавоби дуруст нест;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Амонитхо аз реаксияи химиявӣ;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</w:t>
      </w:r>
      <w:r w:rsidRPr="00824C59">
        <w:rPr>
          <w:rFonts w:ascii="Palatino Linotype" w:hAnsi="Palatino Linotype"/>
          <w:sz w:val="28"/>
          <w:szCs w:val="28"/>
        </w:rPr>
        <w:t xml:space="preserve">69.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bCs/>
          <w:color w:val="000000"/>
          <w:sz w:val="28"/>
          <w:szCs w:val="28"/>
          <w:lang w:val="tg-Cyrl-TJ"/>
        </w:rPr>
      </w:pP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Орт чист?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Нақбӣ кӯҳии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зеризаминии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уфу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қие,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замин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роҳ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бевосита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надорад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гузаронида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аз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 xml:space="preserve">бом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(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)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то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абати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кандании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фоиданок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Корхонаи кушоди кӯҳии трапетсиямонанд, ки барои иктишофӣ кони маъдан хизмат мекунад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Корхонаи кушоди кӯҳӣ;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Қисми шахта, ки ба сӯи штолня канда мешавад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bCs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Намедонам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@170.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Скат чист?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Нақби кӯҳии нешеби зеризаминие,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ки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ро</w:t>
      </w:r>
      <w:r w:rsidRPr="00824C59">
        <w:rPr>
          <w:rFonts w:ascii="Palatino Linotype" w:hAnsi="Palatino Linotype"/>
          <w:sz w:val="28"/>
          <w:szCs w:val="28"/>
          <w:lang w:val="tt-RU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бевосита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ба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сат</w:t>
      </w:r>
      <w:r w:rsidRPr="00824C59">
        <w:rPr>
          <w:rFonts w:ascii="Palatino Linotype" w:hAnsi="Palatino Linotype"/>
          <w:sz w:val="28"/>
          <w:szCs w:val="28"/>
          <w:lang w:val="tt-RU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замин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надорад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барои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ба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зер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фаровардани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кандани</w:t>
      </w:r>
      <w:r w:rsidRPr="00824C59">
        <w:rPr>
          <w:rFonts w:ascii="Palatino Linotype" w:hAnsi="Palatino Linotype"/>
          <w:sz w:val="28"/>
          <w:szCs w:val="28"/>
          <w:lang w:val="tt-RU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ои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фоиданок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ва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дигар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намуди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бор</w:t>
      </w:r>
      <w:r w:rsidRPr="00824C59">
        <w:rPr>
          <w:rFonts w:ascii="Palatino Linotype" w:hAnsi="Palatino Linotype"/>
          <w:sz w:val="28"/>
          <w:szCs w:val="28"/>
          <w:lang w:val="tt-RU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о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бо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таъсири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вазни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t-RU"/>
        </w:rPr>
        <w:t>худашон</w:t>
      </w:r>
      <w:r w:rsidRPr="00824C59">
        <w:rPr>
          <w:rFonts w:ascii="Palatino Linotype" w:hAnsi="Palatino Linotype"/>
          <w:sz w:val="28"/>
          <w:szCs w:val="28"/>
          <w:lang w:val="tt-RU"/>
        </w:rPr>
        <w:t xml:space="preserve"> хизмат мерасонад;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$B)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Нақбӣ кӯҳии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зеризаминии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уфу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қӣ,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замин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роҳ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бевосита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надорад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гузаронида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аз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 xml:space="preserve">бом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(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)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то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абати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кандании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фоиданок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$C)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Корхонаи кушоди кӯҳии трапетсиямонанд, ки барои иктишофӣ кони маъдан хизмат мекунад мебошад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$D)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Корхонаи кушоди кӯҳӣ;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t-RU"/>
        </w:rPr>
      </w:pPr>
      <w:r>
        <w:rPr>
          <w:rFonts w:ascii="Palatino Linotype" w:hAnsi="Palatino Linotype"/>
          <w:sz w:val="28"/>
          <w:szCs w:val="28"/>
          <w:lang w:val="tt-RU"/>
        </w:rPr>
        <w:t xml:space="preserve">$E)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Қисми шахта, ки ба сӯи штолня канда мешавад</w:t>
      </w:r>
      <w:r w:rsidRPr="00824C59">
        <w:rPr>
          <w:rFonts w:ascii="Palatino Linotype" w:hAnsi="Palatino Linotype"/>
          <w:sz w:val="28"/>
          <w:szCs w:val="28"/>
          <w:lang w:val="tt-RU"/>
        </w:rPr>
        <w:t>;</w:t>
      </w:r>
    </w:p>
    <w:p w:rsidR="004C0043" w:rsidRPr="00975AD6" w:rsidRDefault="004C0043" w:rsidP="00A37FE7">
      <w:pPr>
        <w:spacing w:after="0"/>
        <w:jc w:val="both"/>
        <w:rPr>
          <w:rFonts w:ascii="Palatino Linotype" w:hAnsi="Palatino Linotype"/>
          <w:sz w:val="28"/>
          <w:szCs w:val="28"/>
          <w:lang w:val="tt-RU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 xml:space="preserve">@171. </w:t>
      </w:r>
    </w:p>
    <w:p w:rsidR="004C0043" w:rsidRPr="00824C59" w:rsidRDefault="004C0043" w:rsidP="00A37FE7">
      <w:pPr>
        <w:spacing w:after="0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Чоҳ чист</w:t>
      </w:r>
      <w:r>
        <w:rPr>
          <w:rFonts w:ascii="Palatino Linotype" w:hAnsi="Palatino Linotype"/>
          <w:sz w:val="28"/>
          <w:szCs w:val="28"/>
          <w:lang w:val="tt-RU"/>
        </w:rPr>
        <w:t xml:space="preserve">?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824C59">
        <w:rPr>
          <w:rFonts w:ascii="Palatino Linotype" w:hAnsi="Palatino Linotype"/>
          <w:sz w:val="28"/>
          <w:szCs w:val="28"/>
          <w:lang w:val="tg-Cyrl-TJ"/>
        </w:rPr>
        <w:t>Нақби кӯҳ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шакли силиндрӣ дошта бо чуқ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урии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беш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5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қ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утри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75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мм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ба воситаи таҷҳ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изоти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механикӣ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ғ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айри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механикӣ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с</w:t>
      </w:r>
      <w:r w:rsidRPr="00824C59">
        <w:rPr>
          <w:rFonts w:ascii="Palatino Linotype" w:hAnsi="Palatino Linotype"/>
          <w:sz w:val="28"/>
          <w:szCs w:val="28"/>
          <w:lang w:val="tg-Cyrl-TJ"/>
        </w:rPr>
        <w:t>ӯ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рох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карда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шудааст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Нақбӣ кӯҳии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зеризаминии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уфу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қӣ,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замин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роҳ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бевосита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надорад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гузаронида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аз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 xml:space="preserve">бом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(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)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то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абати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кандании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фоиданок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орхонаи кушоди кӯҳӣ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Корхонаи кушоди кӯҳии трапетсиямонанд, ки барои иктишофӣ кони маъдан хизмат мекунад мебошад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Барои иктишофӣ кони маъдан хизмат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@172.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 w:rsidRPr="00824C59">
        <w:rPr>
          <w:rFonts w:ascii="Palatino Linotype" w:hAnsi="Palatino Linotype"/>
          <w:sz w:val="28"/>
          <w:szCs w:val="28"/>
          <w:lang w:val="tt-RU"/>
        </w:rPr>
        <w:t>Чоҳӣ шахт</w:t>
      </w:r>
      <w:r w:rsidRPr="00824C59">
        <w:rPr>
          <w:rFonts w:ascii="Palatino Linotype" w:hAnsi="Palatino Linotype"/>
          <w:sz w:val="28"/>
          <w:szCs w:val="28"/>
          <w:lang w:val="tg-Cyrl-TJ"/>
        </w:rPr>
        <w:t>а чист?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Нақбӣ кӯҳии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зеризаминии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уфу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қӣ,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замин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роҳ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бевосита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надорад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ва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гузаронида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шудааст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аз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 xml:space="preserve">бом 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(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)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то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зери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қ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абати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кандании</w:t>
      </w:r>
      <w:r w:rsidRPr="00824C59">
        <w:rPr>
          <w:rFonts w:ascii="Palatino Linotype" w:hAnsi="Palatino Linotype"/>
          <w:bCs/>
          <w:color w:val="000000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bCs/>
          <w:color w:val="000000"/>
          <w:sz w:val="28"/>
          <w:szCs w:val="28"/>
          <w:lang w:val="tg-Cyrl-TJ"/>
        </w:rPr>
        <w:t>фоиданок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824C59">
        <w:rPr>
          <w:rFonts w:ascii="Palatino Linotype" w:hAnsi="Palatino Linotype"/>
          <w:sz w:val="28"/>
          <w:szCs w:val="28"/>
          <w:lang w:val="tg-Cyrl-TJ"/>
        </w:rPr>
        <w:t>Кӯҳ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шакли силиндри дошта бо чуқ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урии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беш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аз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5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ва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қ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утри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75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мм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ба воситаи таҷҳ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изоти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механикӣ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ғ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айри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механикӣ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сӯрох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карда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шудааст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Нақби кӯҳии амудӣ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нишебе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бевосита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ба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сат</w:t>
      </w:r>
      <w:r w:rsidRPr="00824C59">
        <w:rPr>
          <w:rFonts w:ascii="Palatino Linotype" w:hAnsi="Palatino Linotype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беруна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ро</w:t>
      </w:r>
      <w:r w:rsidRPr="00824C59">
        <w:rPr>
          <w:rFonts w:ascii="Palatino Linotype" w:hAnsi="Palatino Linotype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баромад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дорад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ва барои таъмини корҳ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ои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зеризаминӣ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дар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удуди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майдони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кон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тараф</w:t>
      </w:r>
      <w:r w:rsidRPr="00824C59">
        <w:rPr>
          <w:rFonts w:ascii="Palatino Linotype" w:hAnsi="Palatino Linotype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ё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қ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исмат</w:t>
      </w:r>
      <w:r w:rsidRPr="00824C59">
        <w:rPr>
          <w:rFonts w:ascii="Palatino Linotype" w:hAnsi="Palatino Linotype"/>
          <w:sz w:val="28"/>
          <w:szCs w:val="28"/>
          <w:lang w:val="tg-Cyrl-TJ"/>
        </w:rPr>
        <w:t>ҳ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о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он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истифода</w:t>
      </w:r>
      <w:r w:rsidRPr="00824C59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>мешавад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824C59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Корхонаи кушоди кӯҳии тарпетсиямонанд, ки барои иктишофӣ кони маъдан хизмат мекунад мебошад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color w:val="000000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824C59">
        <w:rPr>
          <w:rFonts w:ascii="Palatino Linotype" w:hAnsi="Palatino Linotype"/>
          <w:color w:val="000000"/>
          <w:sz w:val="28"/>
          <w:szCs w:val="28"/>
          <w:lang w:val="tg-Cyrl-TJ"/>
        </w:rPr>
        <w:t>Корхонаи кушоди кӯҳии трапетсиямонанд, ки барои иктишофӣ кони маъдан хизмат мекунад мебошад</w:t>
      </w:r>
      <w:r w:rsidRPr="00824C59">
        <w:rPr>
          <w:rFonts w:ascii="Palatino Linotype" w:hAnsi="Palatino Linotype"/>
          <w:sz w:val="28"/>
          <w:szCs w:val="28"/>
          <w:lang w:val="tg-Cyrl-TJ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7</w:t>
      </w:r>
      <w:r w:rsidRPr="00824C59">
        <w:rPr>
          <w:rFonts w:ascii="Palatino Linotype" w:hAnsi="Palatino Linotype"/>
          <w:sz w:val="28"/>
          <w:szCs w:val="28"/>
        </w:rPr>
        <w:t xml:space="preserve">3.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Формулаи химиявии </w:t>
      </w:r>
      <w:r w:rsidRPr="00824C59">
        <w:rPr>
          <w:rFonts w:ascii="Palatino Linotype" w:hAnsi="Palatino Linotype"/>
          <w:sz w:val="28"/>
          <w:szCs w:val="28"/>
          <w:lang w:val="en-US"/>
        </w:rPr>
        <w:t>NH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 xml:space="preserve">4 </w:t>
      </w:r>
      <w:r w:rsidRPr="00824C59">
        <w:rPr>
          <w:rFonts w:ascii="Palatino Linotype" w:hAnsi="Palatino Linotype"/>
          <w:sz w:val="28"/>
          <w:szCs w:val="28"/>
        </w:rPr>
        <w:t>ба кадом моддаи тарканда мансуб аст</w:t>
      </w:r>
      <w:r>
        <w:rPr>
          <w:rFonts w:ascii="Palatino Linotype" w:hAnsi="Palatino Linotype"/>
          <w:sz w:val="28"/>
          <w:szCs w:val="28"/>
        </w:rPr>
        <w:t>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Тен;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Ин хел модда вуҷуд надорад;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Тротил;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Гексоген 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Аммоний;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7</w:t>
      </w:r>
      <w:r w:rsidRPr="00824C59">
        <w:rPr>
          <w:rFonts w:ascii="Palatino Linotype" w:hAnsi="Palatino Linotype"/>
          <w:sz w:val="28"/>
          <w:szCs w:val="28"/>
        </w:rPr>
        <w:t xml:space="preserve">4.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Қобилияти кории селитраи аммоний-ро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500см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580см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370см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320см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200см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7</w:t>
      </w:r>
      <w:r w:rsidRPr="00824C59">
        <w:rPr>
          <w:rFonts w:ascii="Palatino Linotype" w:hAnsi="Palatino Linotype"/>
          <w:sz w:val="28"/>
          <w:szCs w:val="28"/>
        </w:rPr>
        <w:t xml:space="preserve">5.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Бризантнокии селитраи аммоний-ро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-2мм;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2.7мм;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C)</w:t>
      </w:r>
      <w:r w:rsidRPr="00824C59">
        <w:rPr>
          <w:rFonts w:ascii="Palatino Linotype" w:hAnsi="Palatino Linotype"/>
          <w:sz w:val="28"/>
          <w:szCs w:val="28"/>
        </w:rPr>
        <w:t xml:space="preserve"> 3мм;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3.7мм;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-1.5мм;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7</w:t>
      </w:r>
      <w:r w:rsidRPr="00824C59">
        <w:rPr>
          <w:rFonts w:ascii="Palatino Linotype" w:hAnsi="Palatino Linotype"/>
          <w:sz w:val="28"/>
          <w:szCs w:val="28"/>
        </w:rPr>
        <w:t xml:space="preserve">6.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Суръати детонатстяи селитраи аммоний-ро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-1500-3000м/с;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-2000-3000м/с;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1300-2000м/с;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1700-2200м/с;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1600-1700м/с;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@177.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Гармии таркишро бо кадом қимат муайян мекунанд</w:t>
      </w:r>
      <w:r>
        <w:rPr>
          <w:rFonts w:ascii="Palatino Linotype" w:hAnsi="Palatino Linotype"/>
          <w:sz w:val="28"/>
          <w:szCs w:val="28"/>
        </w:rPr>
        <w:t xml:space="preserve">?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г/см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км/с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  <w:vertAlign w:val="superscript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мм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ккал;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7</w:t>
      </w:r>
      <w:r w:rsidRPr="00824C59">
        <w:rPr>
          <w:rFonts w:ascii="Palatino Linotype" w:hAnsi="Palatino Linotype"/>
          <w:sz w:val="28"/>
          <w:szCs w:val="28"/>
        </w:rPr>
        <w:t xml:space="preserve">8.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Миқдори гази таркандаро ба кадом роҳҳо муайян мекунанд?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Таҷрибавӣ, назариявӣ, ва реаксиявӣ;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Химявӣ, физикӣ ва механикӣ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Механикӣ ва техникӣ;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Физикӣ тачрибавӣ;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Ҷавоби дуруст нест;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@179.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Коэффитсиенти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сахтии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ҷинсҳои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кӯҳиро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рӯи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кадом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чадвал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муайян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мекунанд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М.М. Протодьяконов;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Ч.Моос;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Чадвали Б;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Г.И Гесса;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В.Д Болшаков;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18</w:t>
      </w:r>
      <w:r w:rsidRPr="00824C59">
        <w:rPr>
          <w:rFonts w:ascii="Palatino Linotype" w:hAnsi="Palatino Linotype"/>
          <w:sz w:val="28"/>
          <w:szCs w:val="28"/>
        </w:rPr>
        <w:t xml:space="preserve">0.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Бори аввал системаи сипар аз тарафи кадом олим сохта шуд</w:t>
      </w:r>
      <w:r>
        <w:rPr>
          <w:rFonts w:ascii="Palatino Linotype" w:hAnsi="Palatino Linotype"/>
          <w:sz w:val="28"/>
          <w:szCs w:val="28"/>
        </w:rPr>
        <w:t xml:space="preserve">?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Муҳандисӣ кӯҳкорӣ англис М. Брунел;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Муҳандисӣ кӯҳкорӣ англис М. Врунел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Муҳандисӣ кӯҳкорӣ англис Б. Маркс;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Муҳандисӣ кӯҳкорӣ англис М. Тюнел;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Муҳандисӣ кӯҳкорӣ англис англис Маркстон Б;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18</w:t>
      </w:r>
      <w:r w:rsidRPr="00824C59">
        <w:rPr>
          <w:rFonts w:ascii="Palatino Linotype" w:hAnsi="Palatino Linotype"/>
          <w:sz w:val="28"/>
          <w:szCs w:val="28"/>
        </w:rPr>
        <w:t xml:space="preserve">1.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Динамитро кадом олим кашф кардааст?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Эйнштейн 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Протодьяконов М. 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А. Н. Бернхард;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Нютон 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Каттаев Н. С;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18</w:t>
      </w:r>
      <w:r w:rsidRPr="00824C59">
        <w:rPr>
          <w:rFonts w:ascii="Palatino Linotype" w:hAnsi="Palatino Linotype"/>
          <w:sz w:val="28"/>
          <w:szCs w:val="28"/>
        </w:rPr>
        <w:t xml:space="preserve">2.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Борут барои чи хизмат мерасонад?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Барои майда кардани ҷинси кӯҳӣ ба таври порагӣ, ҳангоми таркиши дар корҳои ҷустуҷӯйи геологӣ хизмат мерасонад;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Барои моддаи тарканта хангоми таркиш 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 таъмин мекунад;</w:t>
      </w:r>
    </w:p>
    <w:p w:rsidR="004C0043" w:rsidRPr="007B1823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 xml:space="preserve">Компоненти иловагии моддаи таркандаи динамит барои аз об эмин дори хизмат мекунад;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Нироглитсеринро ҳангоми амалиёт дар рахнакҳои намнок обустувор мекунад;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Динитронафталини намакдори шӯри туршмаззаи хатарнок барои нақбҳои кӯҳии аз ҳисоби газ ва чанги ангишт хатарнок ҳамчун поракунандаи ҷинси кӯҳи хизмат мекунад;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18</w:t>
      </w:r>
      <w:r w:rsidRPr="00824C59">
        <w:rPr>
          <w:rFonts w:ascii="Palatino Linotype" w:hAnsi="Palatino Linotype"/>
          <w:sz w:val="28"/>
          <w:szCs w:val="28"/>
        </w:rPr>
        <w:t xml:space="preserve">3.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Моддаҳои таркандае, ки дар таркибашон намакҳо илова шудаанд дар кадом нақбҳо истифода мегарданд?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Барои нақбҳои зеризаминие, ки аз ҳисоби газ ва чангу ғубори фазои маъдании нақб хатарнок мебошанд;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дар конҳо ва нақбҳои ангишсанг истифода мекунанд;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борои корҳои кушоишӣ;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дар конҳои кушод ва зеризаминӣ;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танҳо дар штолня;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18</w:t>
      </w:r>
      <w:r w:rsidRPr="00824C59">
        <w:rPr>
          <w:rFonts w:ascii="Palatino Linotype" w:hAnsi="Palatino Linotype"/>
          <w:sz w:val="28"/>
          <w:szCs w:val="28"/>
        </w:rPr>
        <w:t xml:space="preserve">4.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Лава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Нақби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зеризаминии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ковишгоҳ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калонтари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самти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хобиши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канданиҳои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фоиданок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тӯл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кашида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барои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кашонидан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гирифтани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захираҳои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ккф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хизмат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Яке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қисмҳои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шахта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Қисми карер;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Ҷӯйбори зеризаминии горизонталӣ;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маҳсулоти магматикӣ ё ҷинси кӯҳии магматикӣ, масолеҳи вулқонӣ;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18</w:t>
      </w:r>
      <w:r w:rsidRPr="00824C59">
        <w:rPr>
          <w:rFonts w:ascii="Palatino Linotype" w:hAnsi="Palatino Linotype"/>
          <w:sz w:val="28"/>
          <w:szCs w:val="28"/>
        </w:rPr>
        <w:t xml:space="preserve">5.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Ҳодисаи ногаҳони тези реаксияи моддаҳои таркандаро чи меноманд?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Таркишнокӣ;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Таркишӣ;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Таркандагӣ;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Таркиш;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Таркидан;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18</w:t>
      </w:r>
      <w:r w:rsidRPr="00824C59">
        <w:rPr>
          <w:rFonts w:ascii="Palatino Linotype" w:hAnsi="Palatino Linotype"/>
          <w:sz w:val="28"/>
          <w:szCs w:val="28"/>
        </w:rPr>
        <w:t xml:space="preserve">6.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Рахнак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чист</w:t>
      </w:r>
      <w:r w:rsidRPr="00975AD6">
        <w:rPr>
          <w:rFonts w:ascii="Palatino Linotype" w:hAnsi="Palatino Linotype"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Раҳнак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нақби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андозааш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хурд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дароз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то</w:t>
      </w:r>
      <w:r w:rsidRPr="00975AD6">
        <w:rPr>
          <w:rFonts w:ascii="Palatino Linotype" w:hAnsi="Palatino Linotype"/>
          <w:sz w:val="28"/>
          <w:szCs w:val="28"/>
        </w:rPr>
        <w:t xml:space="preserve"> 4,5</w:t>
      </w:r>
      <w:r w:rsidRPr="00824C59">
        <w:rPr>
          <w:rFonts w:ascii="Palatino Linotype" w:hAnsi="Palatino Linotype"/>
          <w:sz w:val="28"/>
          <w:szCs w:val="28"/>
        </w:rPr>
        <w:t>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барои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хушк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кардани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чоҳҳо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хизмат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Ҷӯйҳои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назди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ҷоҳҳӣ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Сӯрохии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хурди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махсус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барои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ҷой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кардани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моддаи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тарканда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ҳангоми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кандани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ккф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ё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нақбӣ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хизмат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мекунад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мебошад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Қисми пармачоҳ, ки барои ҷой кардани моддаҳои тарканда хизмат мекунад;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Нақби кӯҳии хурди дароз тӯлкашида, ки барои таркишонидани кон хизмат мекунад;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18</w:t>
      </w:r>
      <w:r w:rsidRPr="00824C59">
        <w:rPr>
          <w:rFonts w:ascii="Palatino Linotype" w:hAnsi="Palatino Linotype"/>
          <w:sz w:val="28"/>
          <w:szCs w:val="28"/>
        </w:rPr>
        <w:t xml:space="preserve">7.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Таърифи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пурраи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илми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г</w:t>
      </w:r>
      <w:r w:rsidRPr="00824C59">
        <w:rPr>
          <w:rFonts w:ascii="Palatino Linotype" w:hAnsi="Palatino Linotype"/>
          <w:bCs/>
          <w:sz w:val="28"/>
          <w:szCs w:val="28"/>
        </w:rPr>
        <w:t>еологияро</w:t>
      </w:r>
      <w:r w:rsidRPr="00975AD6">
        <w:rPr>
          <w:rFonts w:ascii="Palatino Linotype" w:hAnsi="Palatino Linotype"/>
          <w:bCs/>
          <w:sz w:val="28"/>
          <w:szCs w:val="28"/>
        </w:rPr>
        <w:t xml:space="preserve"> </w:t>
      </w:r>
      <w:r w:rsidRPr="00824C59">
        <w:rPr>
          <w:rFonts w:ascii="Palatino Linotype" w:hAnsi="Palatino Linotype"/>
          <w:bCs/>
          <w:sz w:val="28"/>
          <w:szCs w:val="28"/>
        </w:rPr>
        <w:t>нишон</w:t>
      </w:r>
      <w:r w:rsidRPr="00975AD6">
        <w:rPr>
          <w:rFonts w:ascii="Palatino Linotype" w:hAnsi="Palatino Linotype"/>
          <w:bCs/>
          <w:sz w:val="28"/>
          <w:szCs w:val="28"/>
        </w:rPr>
        <w:t xml:space="preserve"> </w:t>
      </w:r>
      <w:r w:rsidRPr="00824C59">
        <w:rPr>
          <w:rFonts w:ascii="Palatino Linotype" w:hAnsi="Palatino Linotype"/>
          <w:bCs/>
          <w:sz w:val="28"/>
          <w:szCs w:val="28"/>
        </w:rPr>
        <w:t>диҳед</w:t>
      </w:r>
      <w:r w:rsidRPr="00975AD6">
        <w:rPr>
          <w:rFonts w:ascii="Palatino Linotype" w:hAnsi="Palatino Linotype"/>
          <w:bCs/>
          <w:sz w:val="28"/>
          <w:szCs w:val="28"/>
        </w:rPr>
        <w:t>?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Илм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бораи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сохтору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қонуниятҳои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қишрӣ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замин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канданиҳои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фоиданок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Геология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илм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дар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бораи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сохт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таркиб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қонунҳои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инкишоф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таърих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тараққиёти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қишри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замин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ин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чунин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тарзҳои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ҷустуҷӯй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коркарди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маъданҳо</w:t>
      </w:r>
      <w:r w:rsidRPr="00975AD6">
        <w:rPr>
          <w:rFonts w:ascii="Palatino Linotype" w:hAnsi="Palatino Linotype"/>
          <w:sz w:val="28"/>
          <w:szCs w:val="28"/>
        </w:rPr>
        <w:t xml:space="preserve">, </w:t>
      </w:r>
      <w:r w:rsidRPr="00824C59">
        <w:rPr>
          <w:rFonts w:ascii="Palatino Linotype" w:hAnsi="Palatino Linotype"/>
          <w:sz w:val="28"/>
          <w:szCs w:val="28"/>
        </w:rPr>
        <w:t>конҳои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канданиҳои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фоиданок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мебошад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Таълимот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оиди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замин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ва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ашёи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минералӣ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чунин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барои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омӯзиши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ҳаракатҳои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алоҳидаи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қишрӣ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замин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Илм дар бораи қишрӣ замин ва ҳаракатҳои он;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Магма ва лаваро меомӯзад дар асосӣ қонуниятҳои ҷоришави ва характери геологоминерологӣ он;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18</w:t>
      </w:r>
      <w:r w:rsidRPr="00824C59">
        <w:rPr>
          <w:rFonts w:ascii="Palatino Linotype" w:hAnsi="Palatino Linotype"/>
          <w:sz w:val="28"/>
          <w:szCs w:val="28"/>
        </w:rPr>
        <w:t xml:space="preserve">8.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Барои нигоҳдории моддаҳои тарканда аз кадом нақби кӯҳӣ истифода менамоянд?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Шурф бо бурришаш;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Квершлаг;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Штолнля;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Шахта;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Карер;</w:t>
      </w:r>
    </w:p>
    <w:p w:rsidR="004C0043" w:rsidRPr="00975AD6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</w:t>
      </w:r>
      <w:r w:rsidRPr="00824C59">
        <w:rPr>
          <w:rFonts w:ascii="Palatino Linotype" w:hAnsi="Palatino Linotype"/>
          <w:sz w:val="28"/>
          <w:szCs w:val="28"/>
        </w:rPr>
        <w:t>8</w:t>
      </w:r>
      <w:r w:rsidRPr="00824C59">
        <w:rPr>
          <w:rFonts w:ascii="Palatino Linotype" w:hAnsi="Palatino Linotype"/>
          <w:sz w:val="28"/>
          <w:szCs w:val="28"/>
          <w:lang w:val="tg-Cyrl-TJ"/>
        </w:rPr>
        <w:t>9</w:t>
      </w:r>
      <w:r w:rsidRPr="00824C59">
        <w:rPr>
          <w:rFonts w:ascii="Palatino Linotype" w:hAnsi="Palatino Linotype"/>
          <w:sz w:val="28"/>
          <w:szCs w:val="28"/>
        </w:rPr>
        <w:t xml:space="preserve">. </w:t>
      </w:r>
    </w:p>
    <w:p w:rsidR="004C0043" w:rsidRPr="00975AD6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Вобаста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ба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марҳилаҳои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тарақии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соҳаҳои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кӯҳкорӣ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кадом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усулҳоро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интихоб</w:t>
      </w:r>
      <w:r w:rsidRPr="00975AD6">
        <w:rPr>
          <w:rFonts w:ascii="Palatino Linotype" w:hAnsi="Palatino Linotype"/>
          <w:sz w:val="28"/>
          <w:szCs w:val="28"/>
        </w:rPr>
        <w:t xml:space="preserve"> </w:t>
      </w:r>
      <w:r w:rsidRPr="00824C59">
        <w:rPr>
          <w:rFonts w:ascii="Palatino Linotype" w:hAnsi="Palatino Linotype"/>
          <w:sz w:val="28"/>
          <w:szCs w:val="28"/>
        </w:rPr>
        <w:t>намудаанд</w:t>
      </w:r>
      <w:r w:rsidRPr="00975AD6">
        <w:rPr>
          <w:rFonts w:ascii="Palatino Linotype" w:hAnsi="Palatino Linotype"/>
          <w:sz w:val="28"/>
          <w:szCs w:val="28"/>
        </w:rPr>
        <w:t xml:space="preserve">? </w:t>
      </w:r>
    </w:p>
    <w:p w:rsidR="004C0043" w:rsidRPr="00975AD6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A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Пармакунӣ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 w:rsidRPr="007B1823">
        <w:rPr>
          <w:rFonts w:ascii="Palatino Linotype" w:hAnsi="Palatino Linotype"/>
          <w:sz w:val="28"/>
          <w:szCs w:val="28"/>
          <w:lang w:val="en-GB"/>
        </w:rPr>
        <w:t>B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Таркишкорӣ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 w:rsidRPr="00975AD6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975AD6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</w:rPr>
        <w:t>Физикӣ</w:t>
      </w:r>
      <w:r w:rsidRPr="00975AD6">
        <w:rPr>
          <w:rFonts w:ascii="Palatino Linotype" w:hAnsi="Palatino Linotype"/>
          <w:sz w:val="28"/>
          <w:szCs w:val="28"/>
        </w:rPr>
        <w:t xml:space="preserve"> -</w:t>
      </w:r>
      <w:r w:rsidRPr="00824C59">
        <w:rPr>
          <w:rFonts w:ascii="Palatino Linotype" w:hAnsi="Palatino Linotype"/>
          <w:sz w:val="28"/>
          <w:szCs w:val="28"/>
        </w:rPr>
        <w:t>химиявӣ</w:t>
      </w:r>
      <w:r w:rsidRPr="00975AD6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Техникӣ механикӣ;</w:t>
      </w:r>
    </w:p>
    <w:p w:rsidR="004C0043" w:rsidRPr="00824C59" w:rsidRDefault="004C0043" w:rsidP="00A37FE7">
      <w:pPr>
        <w:pStyle w:val="ListParagraph"/>
        <w:spacing w:after="0"/>
        <w:ind w:left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Химиявӣ, техникӣ, ва механикӣ;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19</w:t>
      </w:r>
      <w:r w:rsidRPr="00824C59">
        <w:rPr>
          <w:rFonts w:ascii="Palatino Linotype" w:hAnsi="Palatino Linotype"/>
          <w:sz w:val="28"/>
          <w:szCs w:val="28"/>
        </w:rPr>
        <w:t xml:space="preserve">0.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Кадом сол моддаҳои таркандаи хокамонандро кашф намуданд?                                                                                                             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Соли 1645;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Соли 1687;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Соли 1757;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Соли 1867;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vertAlign w:val="subscript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Соли 1787;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</w:t>
      </w:r>
      <w:r w:rsidRPr="00824C59">
        <w:rPr>
          <w:rFonts w:ascii="Palatino Linotype" w:hAnsi="Palatino Linotype"/>
          <w:sz w:val="28"/>
          <w:szCs w:val="28"/>
          <w:lang w:val="tg-Cyrl-TJ"/>
        </w:rPr>
        <w:t>19</w:t>
      </w:r>
      <w:r w:rsidRPr="00824C59">
        <w:rPr>
          <w:rFonts w:ascii="Palatino Linotype" w:hAnsi="Palatino Linotype"/>
          <w:sz w:val="28"/>
          <w:szCs w:val="28"/>
        </w:rPr>
        <w:t xml:space="preserve">1.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vertAlign w:val="subscript"/>
        </w:rPr>
      </w:pPr>
      <w:r w:rsidRPr="00824C59">
        <w:rPr>
          <w:rFonts w:ascii="Palatino Linotype" w:hAnsi="Palatino Linotype"/>
          <w:sz w:val="28"/>
          <w:szCs w:val="28"/>
        </w:rPr>
        <w:t>Қобилияти кории тротил-ро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360см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580см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2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400см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450см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480см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9</w:t>
      </w:r>
      <w:r w:rsidRPr="00824C59">
        <w:rPr>
          <w:rFonts w:ascii="Palatino Linotype" w:hAnsi="Palatino Linotype"/>
          <w:sz w:val="28"/>
          <w:szCs w:val="28"/>
        </w:rPr>
        <w:t xml:space="preserve">2.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Суръати детонатсияи тротил-ро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8000м/с;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7000м/с;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9000м/к;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5000м/г;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6000м/мм;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9</w:t>
      </w:r>
      <w:r w:rsidRPr="00824C59">
        <w:rPr>
          <w:rFonts w:ascii="Palatino Linotype" w:hAnsi="Palatino Linotype"/>
          <w:sz w:val="28"/>
          <w:szCs w:val="28"/>
        </w:rPr>
        <w:t xml:space="preserve">3.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Бризантнокии тротил-ро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18мм;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12мм;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20мм;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15мм;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25мм;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9</w:t>
      </w:r>
      <w:r w:rsidRPr="00824C59">
        <w:rPr>
          <w:rFonts w:ascii="Palatino Linotype" w:hAnsi="Palatino Linotype"/>
          <w:sz w:val="28"/>
          <w:szCs w:val="28"/>
        </w:rPr>
        <w:t xml:space="preserve">4.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10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6</w:t>
      </w:r>
      <w:r w:rsidRPr="00824C59">
        <w:rPr>
          <w:rFonts w:ascii="Palatino Linotype" w:hAnsi="Palatino Linotype"/>
          <w:sz w:val="28"/>
          <w:szCs w:val="28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 xml:space="preserve">2 </w:t>
      </w:r>
      <w:r w:rsidRPr="00824C59">
        <w:rPr>
          <w:rFonts w:ascii="Palatino Linotype" w:hAnsi="Palatino Linotype"/>
          <w:sz w:val="28"/>
          <w:szCs w:val="28"/>
        </w:rPr>
        <w:t>ба кадом моддаи тарканда мансуб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Тротил;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Динитронафталин;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Тетрил;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Тен;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Гексоген;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9</w:t>
      </w:r>
      <w:r w:rsidRPr="00824C59">
        <w:rPr>
          <w:rFonts w:ascii="Palatino Linotype" w:hAnsi="Palatino Linotype"/>
          <w:sz w:val="28"/>
          <w:szCs w:val="28"/>
        </w:rPr>
        <w:t xml:space="preserve">5.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Формулаи химиявии тетрил-ро нишон дихед?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(С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6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 xml:space="preserve">2 </w:t>
      </w:r>
      <w:r w:rsidRPr="00824C59">
        <w:rPr>
          <w:rFonts w:ascii="Palatino Linotype" w:hAnsi="Palatino Linotype"/>
          <w:sz w:val="28"/>
          <w:szCs w:val="28"/>
        </w:rPr>
        <w:t>О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С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2</w:t>
      </w:r>
      <w:r w:rsidRPr="00824C59">
        <w:rPr>
          <w:rFonts w:ascii="Palatino Linotype" w:hAnsi="Palatino Linotype"/>
          <w:sz w:val="28"/>
          <w:szCs w:val="28"/>
        </w:rPr>
        <w:t>Н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6</w:t>
      </w:r>
      <w:r w:rsidRPr="00824C59">
        <w:rPr>
          <w:rFonts w:ascii="Palatino Linotype" w:hAnsi="Palatino Linotype"/>
          <w:sz w:val="28"/>
          <w:szCs w:val="28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NO</w:t>
      </w:r>
      <w:r w:rsidRPr="00824C59">
        <w:rPr>
          <w:rFonts w:ascii="Palatino Linotype" w:hAnsi="Palatino Linotype"/>
          <w:sz w:val="28"/>
          <w:szCs w:val="28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</w:rPr>
        <w:t>4</w:t>
      </w:r>
      <w:r>
        <w:rPr>
          <w:rFonts w:ascii="Palatino Linotype" w:hAnsi="Palatino Linotype"/>
          <w:sz w:val="28"/>
          <w:szCs w:val="28"/>
          <w:vertAlign w:val="subscript"/>
        </w:rPr>
        <w:t xml:space="preserve">; 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 w:rsidRPr="00975AD6">
        <w:rPr>
          <w:rFonts w:ascii="Palatino Linotype" w:hAnsi="Palatino Linotype"/>
          <w:sz w:val="28"/>
          <w:szCs w:val="28"/>
          <w:lang w:val="en-US"/>
        </w:rPr>
        <w:t xml:space="preserve">$D) 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6</w:t>
      </w:r>
      <w:r w:rsidRPr="00975AD6">
        <w:rPr>
          <w:rFonts w:ascii="Palatino Linotype" w:hAnsi="Palatino Linotype"/>
          <w:sz w:val="28"/>
          <w:szCs w:val="28"/>
          <w:lang w:val="en-US"/>
        </w:rPr>
        <w:t>(</w:t>
      </w:r>
      <w:r w:rsidRPr="00824C59">
        <w:rPr>
          <w:rFonts w:ascii="Palatino Linotype" w:hAnsi="Palatino Linotype"/>
          <w:sz w:val="28"/>
          <w:szCs w:val="28"/>
          <w:lang w:val="en-US"/>
        </w:rPr>
        <w:t>N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O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2</w:t>
      </w:r>
      <w:r w:rsidRPr="00975AD6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975AD6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975AD6">
        <w:rPr>
          <w:rFonts w:ascii="Palatino Linotype" w:hAnsi="Palatino Linotype"/>
          <w:sz w:val="28"/>
          <w:szCs w:val="28"/>
          <w:lang w:val="en-US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$E) 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6</w:t>
      </w:r>
      <w:r w:rsidRPr="00824C59">
        <w:rPr>
          <w:rFonts w:ascii="Palatino Linotype" w:hAnsi="Palatino Linotype"/>
          <w:sz w:val="28"/>
          <w:szCs w:val="28"/>
          <w:lang w:val="en-US"/>
        </w:rPr>
        <w:t>H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(HO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3</w:t>
      </w:r>
      <w:r w:rsidRPr="00824C59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824C59">
        <w:rPr>
          <w:rFonts w:ascii="Palatino Linotype" w:hAnsi="Palatino Linotype"/>
          <w:sz w:val="28"/>
          <w:szCs w:val="28"/>
          <w:vertAlign w:val="subscript"/>
          <w:lang w:val="en-US"/>
        </w:rPr>
        <w:t>4</w:t>
      </w:r>
      <w:r w:rsidRPr="00824C59">
        <w:rPr>
          <w:rFonts w:ascii="Palatino Linotype" w:hAnsi="Palatino Linotype"/>
          <w:sz w:val="28"/>
          <w:szCs w:val="28"/>
          <w:lang w:val="en-US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9</w:t>
      </w:r>
      <w:r w:rsidRPr="00824C59">
        <w:rPr>
          <w:rFonts w:ascii="Palatino Linotype" w:hAnsi="Palatino Linotype"/>
          <w:sz w:val="28"/>
          <w:szCs w:val="28"/>
        </w:rPr>
        <w:t xml:space="preserve">6.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Тетрил чи гуна моддаи тарканда аст?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Моддаи таркандаи таъсираш суст мебошад, ки дар шакли хока истеҳсол шуда, рангаш зард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Моддаи таркандаи кристаллии хурдзара буда рангаш зард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Хокаи кристалии рангаш сафед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Хока хамираи рангаш зард мебошад;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Ҷавоби дуруст нест;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9</w:t>
      </w:r>
      <w:r w:rsidRPr="00824C59">
        <w:rPr>
          <w:rFonts w:ascii="Palatino Linotype" w:hAnsi="Palatino Linotype"/>
          <w:sz w:val="28"/>
          <w:szCs w:val="28"/>
        </w:rPr>
        <w:t xml:space="preserve">7.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Қобиляти кории тетрил-ро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380см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700см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750см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450см</w:t>
      </w:r>
      <w:r w:rsidRPr="00824C59">
        <w:rPr>
          <w:rFonts w:ascii="Palatino Linotype" w:hAnsi="Palatino Linotype"/>
          <w:sz w:val="28"/>
          <w:szCs w:val="28"/>
          <w:vertAlign w:val="superscript"/>
        </w:rPr>
        <w:t>3;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480см;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@1</w:t>
      </w:r>
      <w:r w:rsidRPr="00824C59">
        <w:rPr>
          <w:rFonts w:ascii="Palatino Linotype" w:hAnsi="Palatino Linotype"/>
          <w:sz w:val="28"/>
          <w:szCs w:val="28"/>
          <w:lang w:val="tg-Cyrl-TJ"/>
        </w:rPr>
        <w:t>9</w:t>
      </w:r>
      <w:r w:rsidRPr="00824C59">
        <w:rPr>
          <w:rFonts w:ascii="Palatino Linotype" w:hAnsi="Palatino Linotype"/>
          <w:sz w:val="28"/>
          <w:szCs w:val="28"/>
        </w:rPr>
        <w:t xml:space="preserve">8.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Суръати детонатсияи тетрил-ро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8000-8500м/с;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7200-7700м/с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8200-8880м/с;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9000-9600м/с;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9200-9500м/</w:t>
      </w:r>
      <w:r w:rsidRPr="00824C59">
        <w:rPr>
          <w:rFonts w:ascii="Palatino Linotype" w:hAnsi="Palatino Linotype"/>
          <w:sz w:val="28"/>
          <w:szCs w:val="28"/>
          <w:lang w:val="en-US"/>
        </w:rPr>
        <w:t>c</w:t>
      </w:r>
      <w:r w:rsidRPr="00824C59">
        <w:rPr>
          <w:rFonts w:ascii="Palatino Linotype" w:hAnsi="Palatino Linotype"/>
          <w:sz w:val="28"/>
          <w:szCs w:val="28"/>
        </w:rPr>
        <w:t>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@199.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Бризантнокии тетрил-ро нишон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-22мм;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30мм;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-38мм;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>- 41мм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47мм;</w:t>
      </w:r>
    </w:p>
    <w:p w:rsidR="004C0043" w:rsidRPr="00975AD6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 xml:space="preserve">@200. 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 w:rsidRPr="00824C59">
        <w:rPr>
          <w:rFonts w:ascii="Palatino Linotype" w:hAnsi="Palatino Linotype"/>
          <w:sz w:val="28"/>
          <w:szCs w:val="28"/>
        </w:rPr>
        <w:t>Бризантнокии тен-ро нион диҳед?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824C59">
        <w:rPr>
          <w:rFonts w:ascii="Palatino Linotype" w:hAnsi="Palatino Linotype"/>
          <w:sz w:val="28"/>
          <w:szCs w:val="28"/>
        </w:rPr>
        <w:t>35-36мм;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24C59">
        <w:rPr>
          <w:rFonts w:ascii="Palatino Linotype" w:hAnsi="Palatino Linotype"/>
          <w:sz w:val="28"/>
          <w:szCs w:val="28"/>
        </w:rPr>
        <w:t>30-32мм;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24C59">
        <w:rPr>
          <w:rFonts w:ascii="Palatino Linotype" w:hAnsi="Palatino Linotype"/>
          <w:sz w:val="28"/>
          <w:szCs w:val="28"/>
        </w:rPr>
        <w:t>40-43мм;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24C59">
        <w:rPr>
          <w:rFonts w:ascii="Palatino Linotype" w:hAnsi="Palatino Linotype"/>
          <w:sz w:val="28"/>
          <w:szCs w:val="28"/>
        </w:rPr>
        <w:t xml:space="preserve"> 45-48мм;</w:t>
      </w:r>
    </w:p>
    <w:p w:rsidR="004C0043" w:rsidRPr="00824C59" w:rsidRDefault="004C0043" w:rsidP="00A37FE7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24C59">
        <w:rPr>
          <w:rFonts w:ascii="Palatino Linotype" w:hAnsi="Palatino Linotype"/>
          <w:sz w:val="28"/>
          <w:szCs w:val="28"/>
        </w:rPr>
        <w:t>25-26мм;</w:t>
      </w:r>
    </w:p>
    <w:p w:rsidR="004C0043" w:rsidRPr="00824C59" w:rsidRDefault="004C0043" w:rsidP="00A37FE7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sectPr w:rsidR="004C0043" w:rsidRPr="00824C59" w:rsidSect="00000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PMingLiU">
    <w:altName w:val="ЎPs??c???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2BF4"/>
    <w:rsid w:val="000009AA"/>
    <w:rsid w:val="00183419"/>
    <w:rsid w:val="001869AE"/>
    <w:rsid w:val="00236EBF"/>
    <w:rsid w:val="0037619E"/>
    <w:rsid w:val="0048347C"/>
    <w:rsid w:val="004C0043"/>
    <w:rsid w:val="00575493"/>
    <w:rsid w:val="005A5C0F"/>
    <w:rsid w:val="005B0AF3"/>
    <w:rsid w:val="005D4F93"/>
    <w:rsid w:val="006D2BF4"/>
    <w:rsid w:val="006D7C50"/>
    <w:rsid w:val="0074699B"/>
    <w:rsid w:val="007B1823"/>
    <w:rsid w:val="007C3E93"/>
    <w:rsid w:val="00824C59"/>
    <w:rsid w:val="00887D61"/>
    <w:rsid w:val="00920B6A"/>
    <w:rsid w:val="00975AD6"/>
    <w:rsid w:val="009F128C"/>
    <w:rsid w:val="00A30AF5"/>
    <w:rsid w:val="00A37FE7"/>
    <w:rsid w:val="00E316AF"/>
    <w:rsid w:val="00E3344F"/>
    <w:rsid w:val="00E405D2"/>
    <w:rsid w:val="00E40E6A"/>
    <w:rsid w:val="00F16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E93"/>
    <w:pPr>
      <w:spacing w:after="200" w:line="276" w:lineRule="auto"/>
    </w:pPr>
    <w:rPr>
      <w:rFonts w:eastAsia="SimSun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C3E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C3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3E93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118</TotalTime>
  <Pages>50</Pages>
  <Words>6693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Акмал</dc:creator>
  <cp:keywords/>
  <dc:description/>
  <cp:lastModifiedBy>oper05_101</cp:lastModifiedBy>
  <cp:revision>10</cp:revision>
  <dcterms:created xsi:type="dcterms:W3CDTF">2024-03-27T08:36:00Z</dcterms:created>
  <dcterms:modified xsi:type="dcterms:W3CDTF">2024-04-04T03:47:00Z</dcterms:modified>
</cp:coreProperties>
</file>